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453502" w14:textId="6DAD827B" w:rsidR="00975984" w:rsidRDefault="00975984" w:rsidP="004A0723">
      <w:pPr>
        <w:pStyle w:val="Nzev"/>
      </w:pPr>
      <w:bookmarkStart w:id="0" w:name="_GoBack"/>
      <w:bookmarkEnd w:id="0"/>
      <w:r>
        <w:t xml:space="preserve">Část </w:t>
      </w:r>
      <w:r w:rsidR="00D25B40">
        <w:t>3</w:t>
      </w:r>
    </w:p>
    <w:p w14:paraId="14076558" w14:textId="77777777" w:rsidR="00D25B40" w:rsidRDefault="00D25B40" w:rsidP="00D25B40">
      <w:pPr>
        <w:pStyle w:val="Nadpis1"/>
      </w:pPr>
      <w:r>
        <w:t>Časová osa</w:t>
      </w:r>
    </w:p>
    <w:tbl>
      <w:tblPr>
        <w:tblStyle w:val="Mkatabulky"/>
        <w:tblW w:w="0" w:type="auto"/>
        <w:jc w:val="center"/>
        <w:tblLook w:val="04A0" w:firstRow="1" w:lastRow="0" w:firstColumn="1" w:lastColumn="0" w:noHBand="0" w:noVBand="1"/>
      </w:tblPr>
      <w:tblGrid>
        <w:gridCol w:w="721"/>
        <w:gridCol w:w="3758"/>
      </w:tblGrid>
      <w:tr w:rsidR="00D25B40" w14:paraId="1E9BA476" w14:textId="77777777" w:rsidTr="00D25B40">
        <w:trPr>
          <w:jc w:val="center"/>
        </w:trPr>
        <w:tc>
          <w:tcPr>
            <w:tcW w:w="0" w:type="auto"/>
          </w:tcPr>
          <w:p w14:paraId="68B0FBCE" w14:textId="6F22356C" w:rsidR="00D25B40" w:rsidRPr="006B20CF" w:rsidRDefault="00D25B40" w:rsidP="006B20CF">
            <w:pPr>
              <w:ind w:firstLine="0"/>
              <w:jc w:val="center"/>
              <w:rPr>
                <w:rStyle w:val="Siln"/>
              </w:rPr>
            </w:pPr>
            <w:r w:rsidRPr="006B20CF">
              <w:rPr>
                <w:rStyle w:val="Siln"/>
              </w:rPr>
              <w:t>Čas</w:t>
            </w:r>
          </w:p>
        </w:tc>
        <w:tc>
          <w:tcPr>
            <w:tcW w:w="0" w:type="auto"/>
          </w:tcPr>
          <w:p w14:paraId="68B90FAF" w14:textId="1645F848" w:rsidR="00D25B40" w:rsidRPr="006B20CF" w:rsidRDefault="00D25B40" w:rsidP="006B20CF">
            <w:pPr>
              <w:ind w:firstLine="0"/>
              <w:jc w:val="center"/>
              <w:rPr>
                <w:rStyle w:val="Siln"/>
              </w:rPr>
            </w:pPr>
            <w:r w:rsidRPr="006B20CF">
              <w:rPr>
                <w:rStyle w:val="Siln"/>
              </w:rPr>
              <w:t>Událost</w:t>
            </w:r>
          </w:p>
        </w:tc>
      </w:tr>
      <w:tr w:rsidR="00D25B40" w14:paraId="5C214CFA" w14:textId="77777777" w:rsidTr="00D25B40">
        <w:trPr>
          <w:jc w:val="center"/>
        </w:trPr>
        <w:tc>
          <w:tcPr>
            <w:tcW w:w="0" w:type="auto"/>
          </w:tcPr>
          <w:p w14:paraId="54010E52" w14:textId="0E685072" w:rsidR="00D25B40" w:rsidRDefault="00D25B40" w:rsidP="00D25B40">
            <w:pPr>
              <w:ind w:firstLine="0"/>
            </w:pPr>
            <w:r w:rsidRPr="003A5957">
              <w:t>00:15</w:t>
            </w:r>
          </w:p>
        </w:tc>
        <w:tc>
          <w:tcPr>
            <w:tcW w:w="0" w:type="auto"/>
          </w:tcPr>
          <w:p w14:paraId="478F3642" w14:textId="1552A60B" w:rsidR="00D25B40" w:rsidRDefault="00D25B40" w:rsidP="00D25B40">
            <w:pPr>
              <w:ind w:firstLine="0"/>
            </w:pPr>
            <w:r w:rsidRPr="00CD3AD6">
              <w:t>Rekapitulace 2. části</w:t>
            </w:r>
          </w:p>
        </w:tc>
      </w:tr>
      <w:tr w:rsidR="00D25B40" w14:paraId="1ECC4689" w14:textId="77777777" w:rsidTr="00D25B40">
        <w:trPr>
          <w:jc w:val="center"/>
        </w:trPr>
        <w:tc>
          <w:tcPr>
            <w:tcW w:w="0" w:type="auto"/>
          </w:tcPr>
          <w:p w14:paraId="04930C35" w14:textId="52E2E195" w:rsidR="00D25B40" w:rsidRDefault="00D25B40" w:rsidP="00D25B40">
            <w:pPr>
              <w:ind w:firstLine="0"/>
            </w:pPr>
            <w:r w:rsidRPr="003A5957">
              <w:t>00:30</w:t>
            </w:r>
          </w:p>
        </w:tc>
        <w:tc>
          <w:tcPr>
            <w:tcW w:w="0" w:type="auto"/>
          </w:tcPr>
          <w:p w14:paraId="18480A9F" w14:textId="1EB8BD34" w:rsidR="00D25B40" w:rsidRDefault="00D25B40" w:rsidP="00D25B40">
            <w:pPr>
              <w:ind w:firstLine="0"/>
            </w:pPr>
            <w:r w:rsidRPr="00CD3AD6">
              <w:t>Setkání s Aidou za branami Mahrebu</w:t>
            </w:r>
          </w:p>
        </w:tc>
      </w:tr>
      <w:tr w:rsidR="00D25B40" w14:paraId="53373113" w14:textId="77777777" w:rsidTr="00D25B40">
        <w:trPr>
          <w:jc w:val="center"/>
        </w:trPr>
        <w:tc>
          <w:tcPr>
            <w:tcW w:w="0" w:type="auto"/>
          </w:tcPr>
          <w:p w14:paraId="1DBAC845" w14:textId="64F4E57F" w:rsidR="00D25B40" w:rsidRDefault="00D25B40" w:rsidP="00D25B40">
            <w:pPr>
              <w:ind w:firstLine="0"/>
            </w:pPr>
            <w:r w:rsidRPr="003A5957">
              <w:t>00:30</w:t>
            </w:r>
          </w:p>
        </w:tc>
        <w:tc>
          <w:tcPr>
            <w:tcW w:w="0" w:type="auto"/>
          </w:tcPr>
          <w:p w14:paraId="21A1B205" w14:textId="303F3920" w:rsidR="00D25B40" w:rsidRDefault="00D25B40" w:rsidP="00D25B40">
            <w:pPr>
              <w:ind w:firstLine="0"/>
            </w:pPr>
            <w:r w:rsidRPr="00CD3AD6">
              <w:t>Osvobození Zafara</w:t>
            </w:r>
          </w:p>
        </w:tc>
      </w:tr>
      <w:tr w:rsidR="00D25B40" w14:paraId="14A71B99" w14:textId="77777777" w:rsidTr="00D25B40">
        <w:trPr>
          <w:jc w:val="center"/>
        </w:trPr>
        <w:tc>
          <w:tcPr>
            <w:tcW w:w="0" w:type="auto"/>
          </w:tcPr>
          <w:p w14:paraId="076275C8" w14:textId="22152735" w:rsidR="00D25B40" w:rsidRDefault="00D25B40" w:rsidP="00D25B40">
            <w:pPr>
              <w:ind w:firstLine="0"/>
            </w:pPr>
            <w:r w:rsidRPr="003A5957">
              <w:t>00:30</w:t>
            </w:r>
          </w:p>
        </w:tc>
        <w:tc>
          <w:tcPr>
            <w:tcW w:w="0" w:type="auto"/>
          </w:tcPr>
          <w:p w14:paraId="674D1EE5" w14:textId="047F542D" w:rsidR="00D25B40" w:rsidRDefault="00D25B40" w:rsidP="00D25B40">
            <w:pPr>
              <w:ind w:firstLine="0"/>
            </w:pPr>
            <w:r w:rsidRPr="00CD3AD6">
              <w:t>Získání mapy / lodě k opuštění Dakhany</w:t>
            </w:r>
          </w:p>
        </w:tc>
      </w:tr>
      <w:tr w:rsidR="00D25B40" w14:paraId="22E7A397" w14:textId="77777777" w:rsidTr="00D25B40">
        <w:trPr>
          <w:jc w:val="center"/>
        </w:trPr>
        <w:tc>
          <w:tcPr>
            <w:tcW w:w="0" w:type="auto"/>
          </w:tcPr>
          <w:p w14:paraId="3A3771D8" w14:textId="208DEF94" w:rsidR="00D25B40" w:rsidRDefault="00D25B40" w:rsidP="00D25B40">
            <w:pPr>
              <w:ind w:firstLine="0"/>
            </w:pPr>
            <w:r w:rsidRPr="003A5957">
              <w:t>00:05</w:t>
            </w:r>
          </w:p>
        </w:tc>
        <w:tc>
          <w:tcPr>
            <w:tcW w:w="0" w:type="auto"/>
          </w:tcPr>
          <w:p w14:paraId="7C173F63" w14:textId="69E0E6FD" w:rsidR="00D25B40" w:rsidRDefault="004005C9" w:rsidP="00D25B40">
            <w:pPr>
              <w:ind w:firstLine="0"/>
            </w:pPr>
            <w:r>
              <w:t>Jehličková</w:t>
            </w:r>
            <w:r w:rsidR="00D25B40" w:rsidRPr="00CD3AD6">
              <w:t xml:space="preserve"> místnost</w:t>
            </w:r>
          </w:p>
        </w:tc>
      </w:tr>
      <w:tr w:rsidR="00D25B40" w14:paraId="683AA0EF" w14:textId="77777777" w:rsidTr="00D25B40">
        <w:trPr>
          <w:jc w:val="center"/>
        </w:trPr>
        <w:tc>
          <w:tcPr>
            <w:tcW w:w="0" w:type="auto"/>
          </w:tcPr>
          <w:p w14:paraId="2B7B9D9E" w14:textId="002CB3A5" w:rsidR="00D25B40" w:rsidRDefault="00D25B40" w:rsidP="00D25B40">
            <w:pPr>
              <w:ind w:firstLine="0"/>
            </w:pPr>
            <w:r w:rsidRPr="003A5957">
              <w:t>00:05</w:t>
            </w:r>
          </w:p>
        </w:tc>
        <w:tc>
          <w:tcPr>
            <w:tcW w:w="0" w:type="auto"/>
          </w:tcPr>
          <w:p w14:paraId="405A6DFF" w14:textId="0F4C5FDC" w:rsidR="00D25B40" w:rsidRDefault="00D25B40" w:rsidP="00D25B40">
            <w:pPr>
              <w:ind w:firstLine="0"/>
            </w:pPr>
            <w:r w:rsidRPr="00CD3AD6">
              <w:t>Zvonková místnost</w:t>
            </w:r>
          </w:p>
        </w:tc>
      </w:tr>
      <w:tr w:rsidR="004005C9" w14:paraId="4259A3E7" w14:textId="77777777" w:rsidTr="00D25B40">
        <w:trPr>
          <w:jc w:val="center"/>
        </w:trPr>
        <w:tc>
          <w:tcPr>
            <w:tcW w:w="0" w:type="auto"/>
          </w:tcPr>
          <w:p w14:paraId="5E90598E" w14:textId="1F2CB09D" w:rsidR="004005C9" w:rsidRPr="003A5957" w:rsidRDefault="004005C9" w:rsidP="00D25B40">
            <w:pPr>
              <w:ind w:firstLine="0"/>
            </w:pPr>
            <w:r>
              <w:t>00:10</w:t>
            </w:r>
          </w:p>
        </w:tc>
        <w:tc>
          <w:tcPr>
            <w:tcW w:w="0" w:type="auto"/>
          </w:tcPr>
          <w:p w14:paraId="62C889C1" w14:textId="65A8EA54" w:rsidR="004005C9" w:rsidRPr="00CD3AD6" w:rsidRDefault="004005C9" w:rsidP="00D25B40">
            <w:pPr>
              <w:ind w:firstLine="0"/>
            </w:pPr>
            <w:r>
              <w:t>Lávová místnost</w:t>
            </w:r>
          </w:p>
        </w:tc>
      </w:tr>
      <w:tr w:rsidR="004005C9" w14:paraId="75ECA334" w14:textId="77777777" w:rsidTr="00D25B40">
        <w:trPr>
          <w:jc w:val="center"/>
        </w:trPr>
        <w:tc>
          <w:tcPr>
            <w:tcW w:w="0" w:type="auto"/>
          </w:tcPr>
          <w:p w14:paraId="30627298" w14:textId="585EF4EF" w:rsidR="004005C9" w:rsidRDefault="004005C9" w:rsidP="00D25B40">
            <w:pPr>
              <w:ind w:firstLine="0"/>
            </w:pPr>
            <w:r>
              <w:t>00:05</w:t>
            </w:r>
          </w:p>
        </w:tc>
        <w:tc>
          <w:tcPr>
            <w:tcW w:w="0" w:type="auto"/>
          </w:tcPr>
          <w:p w14:paraId="4BD2ED76" w14:textId="344535B6" w:rsidR="004005C9" w:rsidRDefault="004005C9" w:rsidP="00D25B40">
            <w:pPr>
              <w:ind w:firstLine="0"/>
            </w:pPr>
            <w:r>
              <w:t>Labyrintová místnost</w:t>
            </w:r>
          </w:p>
        </w:tc>
      </w:tr>
      <w:tr w:rsidR="00D25B40" w14:paraId="234C23DF" w14:textId="77777777" w:rsidTr="00D25B40">
        <w:trPr>
          <w:jc w:val="center"/>
        </w:trPr>
        <w:tc>
          <w:tcPr>
            <w:tcW w:w="0" w:type="auto"/>
          </w:tcPr>
          <w:p w14:paraId="2C3CCDBD" w14:textId="4DF4813B" w:rsidR="00D25B40" w:rsidRDefault="00D25B40" w:rsidP="00D25B40">
            <w:pPr>
              <w:ind w:firstLine="0"/>
            </w:pPr>
            <w:r w:rsidRPr="003A5957">
              <w:t>00:05</w:t>
            </w:r>
          </w:p>
        </w:tc>
        <w:tc>
          <w:tcPr>
            <w:tcW w:w="0" w:type="auto"/>
          </w:tcPr>
          <w:p w14:paraId="33AD8821" w14:textId="011B122C" w:rsidR="00D25B40" w:rsidRDefault="004005C9" w:rsidP="00D25B40">
            <w:pPr>
              <w:ind w:firstLine="0"/>
            </w:pPr>
            <w:r>
              <w:t>Zrcadlová místnost</w:t>
            </w:r>
          </w:p>
        </w:tc>
      </w:tr>
      <w:tr w:rsidR="00D25B40" w14:paraId="7865238C" w14:textId="77777777" w:rsidTr="00D25B40">
        <w:trPr>
          <w:jc w:val="center"/>
        </w:trPr>
        <w:tc>
          <w:tcPr>
            <w:tcW w:w="0" w:type="auto"/>
          </w:tcPr>
          <w:p w14:paraId="3B08D93C" w14:textId="43991768" w:rsidR="00D25B40" w:rsidRDefault="00D25B40" w:rsidP="00D25B40">
            <w:pPr>
              <w:ind w:firstLine="0"/>
            </w:pPr>
            <w:r w:rsidRPr="003A5957">
              <w:t>00:</w:t>
            </w:r>
            <w:r w:rsidR="004005C9">
              <w:t>10</w:t>
            </w:r>
          </w:p>
        </w:tc>
        <w:tc>
          <w:tcPr>
            <w:tcW w:w="0" w:type="auto"/>
          </w:tcPr>
          <w:p w14:paraId="5D82A79D" w14:textId="2536FE21" w:rsidR="00D25B40" w:rsidRDefault="004005C9" w:rsidP="00D25B40">
            <w:pPr>
              <w:ind w:firstLine="0"/>
            </w:pPr>
            <w:r>
              <w:t>Místnost hádanky</w:t>
            </w:r>
          </w:p>
        </w:tc>
      </w:tr>
      <w:tr w:rsidR="004005C9" w14:paraId="0411EC19" w14:textId="77777777" w:rsidTr="00D25B40">
        <w:trPr>
          <w:jc w:val="center"/>
        </w:trPr>
        <w:tc>
          <w:tcPr>
            <w:tcW w:w="0" w:type="auto"/>
          </w:tcPr>
          <w:p w14:paraId="35F92D22" w14:textId="20DF2BB5" w:rsidR="004005C9" w:rsidRPr="003A5957" w:rsidRDefault="004005C9" w:rsidP="00D25B40">
            <w:pPr>
              <w:ind w:firstLine="0"/>
            </w:pPr>
            <w:r>
              <w:t>00:05</w:t>
            </w:r>
          </w:p>
        </w:tc>
        <w:tc>
          <w:tcPr>
            <w:tcW w:w="0" w:type="auto"/>
          </w:tcPr>
          <w:p w14:paraId="33454918" w14:textId="7BCD00C0" w:rsidR="004005C9" w:rsidRDefault="004005C9" w:rsidP="00D25B40">
            <w:pPr>
              <w:ind w:firstLine="0"/>
            </w:pPr>
            <w:r>
              <w:t>Finální místnost</w:t>
            </w:r>
          </w:p>
        </w:tc>
      </w:tr>
      <w:tr w:rsidR="00D25B40" w14:paraId="7D4636CA" w14:textId="77777777" w:rsidTr="00D25B40">
        <w:trPr>
          <w:jc w:val="center"/>
        </w:trPr>
        <w:tc>
          <w:tcPr>
            <w:tcW w:w="0" w:type="auto"/>
          </w:tcPr>
          <w:p w14:paraId="5B11B92E" w14:textId="25039E9B" w:rsidR="00D25B40" w:rsidRDefault="004005C9" w:rsidP="00D25B40">
            <w:pPr>
              <w:ind w:firstLine="0"/>
            </w:pPr>
            <w:r>
              <w:t>00:20</w:t>
            </w:r>
          </w:p>
        </w:tc>
        <w:tc>
          <w:tcPr>
            <w:tcW w:w="0" w:type="auto"/>
          </w:tcPr>
          <w:p w14:paraId="51F9F559" w14:textId="45B7274E" w:rsidR="00D25B40" w:rsidRDefault="004005C9" w:rsidP="00D25B40">
            <w:pPr>
              <w:ind w:firstLine="0"/>
            </w:pPr>
            <w:r>
              <w:t>Setkání s Narabem</w:t>
            </w:r>
          </w:p>
        </w:tc>
      </w:tr>
      <w:tr w:rsidR="00D25B40" w14:paraId="2D98F08A" w14:textId="77777777" w:rsidTr="00D25B40">
        <w:trPr>
          <w:jc w:val="center"/>
        </w:trPr>
        <w:tc>
          <w:tcPr>
            <w:tcW w:w="0" w:type="auto"/>
          </w:tcPr>
          <w:p w14:paraId="09B0CCF6" w14:textId="0A787D03" w:rsidR="00D25B40" w:rsidRDefault="004005C9" w:rsidP="00D25B40">
            <w:pPr>
              <w:ind w:firstLine="0"/>
            </w:pPr>
            <w:r>
              <w:t>00:</w:t>
            </w:r>
            <w:r w:rsidR="009E3C0F">
              <w:t>2</w:t>
            </w:r>
            <w:r>
              <w:t>0</w:t>
            </w:r>
          </w:p>
        </w:tc>
        <w:tc>
          <w:tcPr>
            <w:tcW w:w="0" w:type="auto"/>
          </w:tcPr>
          <w:p w14:paraId="5EB3AA4B" w14:textId="13C38F2B" w:rsidR="00D25B40" w:rsidRDefault="004005C9" w:rsidP="00D25B40">
            <w:pPr>
              <w:ind w:firstLine="0"/>
            </w:pPr>
            <w:r>
              <w:t>Útěk dle plánu</w:t>
            </w:r>
          </w:p>
        </w:tc>
      </w:tr>
      <w:tr w:rsidR="00D25B40" w14:paraId="2132B87F" w14:textId="77777777" w:rsidTr="00D25B40">
        <w:trPr>
          <w:jc w:val="center"/>
        </w:trPr>
        <w:tc>
          <w:tcPr>
            <w:tcW w:w="0" w:type="auto"/>
          </w:tcPr>
          <w:p w14:paraId="5F50AA2F" w14:textId="75EC5DD2" w:rsidR="00D25B40" w:rsidRDefault="00D25B40" w:rsidP="00D25B40">
            <w:pPr>
              <w:ind w:firstLine="0"/>
            </w:pPr>
            <w:r w:rsidRPr="003A5957">
              <w:t>00:</w:t>
            </w:r>
            <w:r w:rsidR="009E3C0F">
              <w:t>3</w:t>
            </w:r>
            <w:r w:rsidRPr="003A5957">
              <w:t>0</w:t>
            </w:r>
          </w:p>
        </w:tc>
        <w:tc>
          <w:tcPr>
            <w:tcW w:w="0" w:type="auto"/>
          </w:tcPr>
          <w:p w14:paraId="349DB4ED" w14:textId="1CEEFE85" w:rsidR="00D25B40" w:rsidRDefault="00D25B40" w:rsidP="00D25B40">
            <w:pPr>
              <w:ind w:firstLine="0"/>
            </w:pPr>
            <w:r w:rsidRPr="00CD3AD6">
              <w:t>Závěrečný pokec/souboj s Narabem</w:t>
            </w:r>
          </w:p>
        </w:tc>
      </w:tr>
      <w:tr w:rsidR="00D25B40" w14:paraId="1CEF0BBE" w14:textId="77777777" w:rsidTr="00D25B40">
        <w:trPr>
          <w:jc w:val="center"/>
        </w:trPr>
        <w:tc>
          <w:tcPr>
            <w:tcW w:w="0" w:type="auto"/>
          </w:tcPr>
          <w:p w14:paraId="31DCB628" w14:textId="05399389" w:rsidR="00D25B40" w:rsidRDefault="00D25B40" w:rsidP="00D25B40">
            <w:pPr>
              <w:ind w:firstLine="0"/>
            </w:pPr>
            <w:r w:rsidRPr="003A5957">
              <w:t>00:20</w:t>
            </w:r>
          </w:p>
        </w:tc>
        <w:tc>
          <w:tcPr>
            <w:tcW w:w="0" w:type="auto"/>
          </w:tcPr>
          <w:p w14:paraId="7B44E416" w14:textId="17A7081C" w:rsidR="00D25B40" w:rsidRDefault="00D25B40" w:rsidP="00D25B40">
            <w:pPr>
              <w:ind w:firstLine="0"/>
            </w:pPr>
            <w:r w:rsidRPr="00CD3AD6">
              <w:t>Rezerva &amp; zpětná vazba</w:t>
            </w:r>
          </w:p>
        </w:tc>
      </w:tr>
      <w:tr w:rsidR="00D25B40" w14:paraId="17F231A4" w14:textId="77777777" w:rsidTr="00D25B40">
        <w:trPr>
          <w:jc w:val="center"/>
        </w:trPr>
        <w:tc>
          <w:tcPr>
            <w:tcW w:w="0" w:type="auto"/>
          </w:tcPr>
          <w:p w14:paraId="6E44122C" w14:textId="77777777" w:rsidR="00D25B40" w:rsidRPr="003A5957" w:rsidRDefault="00D25B40" w:rsidP="00D25B40">
            <w:pPr>
              <w:ind w:firstLine="0"/>
            </w:pPr>
          </w:p>
        </w:tc>
        <w:tc>
          <w:tcPr>
            <w:tcW w:w="0" w:type="auto"/>
          </w:tcPr>
          <w:p w14:paraId="447A03D7" w14:textId="77777777" w:rsidR="00D25B40" w:rsidRPr="00CD3AD6" w:rsidRDefault="00D25B40" w:rsidP="00D25B40">
            <w:pPr>
              <w:ind w:firstLine="0"/>
            </w:pPr>
          </w:p>
        </w:tc>
      </w:tr>
      <w:tr w:rsidR="00D25B40" w14:paraId="736FE630" w14:textId="77777777" w:rsidTr="00D25B40">
        <w:trPr>
          <w:jc w:val="center"/>
        </w:trPr>
        <w:tc>
          <w:tcPr>
            <w:tcW w:w="0" w:type="auto"/>
          </w:tcPr>
          <w:p w14:paraId="13EF6FDA" w14:textId="12EE4E5A" w:rsidR="00D25B40" w:rsidRPr="003A5957" w:rsidRDefault="00D25B40" w:rsidP="00D25B40">
            <w:pPr>
              <w:ind w:firstLine="0"/>
            </w:pPr>
            <w:r>
              <w:t>04:00</w:t>
            </w:r>
          </w:p>
        </w:tc>
        <w:tc>
          <w:tcPr>
            <w:tcW w:w="0" w:type="auto"/>
          </w:tcPr>
          <w:p w14:paraId="63A2B112" w14:textId="7D490634" w:rsidR="00D25B40" w:rsidRPr="00CD3AD6" w:rsidRDefault="00D25B40" w:rsidP="00D25B40">
            <w:pPr>
              <w:ind w:firstLine="0"/>
            </w:pPr>
            <w:r>
              <w:t>CELKEM</w:t>
            </w:r>
          </w:p>
        </w:tc>
      </w:tr>
    </w:tbl>
    <w:p w14:paraId="548AC19D" w14:textId="77777777" w:rsidR="00D25B40" w:rsidRDefault="00D25B40" w:rsidP="006B20CF">
      <w:pPr>
        <w:sectPr w:rsidR="00D25B40" w:rsidSect="00682ECF">
          <w:headerReference w:type="default" r:id="rId8"/>
          <w:footerReference w:type="default" r:id="rId9"/>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space="567"/>
          <w:docGrid w:linePitch="360"/>
        </w:sectPr>
      </w:pPr>
    </w:p>
    <w:p w14:paraId="5AAC2EBE" w14:textId="77777777" w:rsidR="00D25B40" w:rsidRDefault="00D25B40" w:rsidP="00D25B40">
      <w:pPr>
        <w:pStyle w:val="Nadpis1"/>
      </w:pPr>
      <w:r>
        <w:t>Úkoly 3. části</w:t>
      </w:r>
    </w:p>
    <w:p w14:paraId="1A8A0F02" w14:textId="77777777" w:rsidR="00D25B40" w:rsidRDefault="00D25B40" w:rsidP="006B20CF">
      <w:r>
        <w:t>Ve druhé části družina získala dvě důležité informace:</w:t>
      </w:r>
    </w:p>
    <w:p w14:paraId="3D6E8D5A" w14:textId="77777777" w:rsidR="00D25B40" w:rsidRDefault="00D25B40" w:rsidP="00D25B40">
      <w:pPr>
        <w:pStyle w:val="Odstavecseseznamem"/>
        <w:numPr>
          <w:ilvl w:val="0"/>
          <w:numId w:val="6"/>
        </w:numPr>
      </w:pPr>
      <w:r>
        <w:t>Turnaj hrdinů je ve skutečnosti volbou nového, pátého, pirátského kapitána</w:t>
      </w:r>
    </w:p>
    <w:p w14:paraId="5531966D" w14:textId="77777777" w:rsidR="00D25B40" w:rsidRDefault="00D25B40" w:rsidP="00D25B40">
      <w:pPr>
        <w:pStyle w:val="Odstavecseseznamem"/>
        <w:numPr>
          <w:ilvl w:val="0"/>
          <w:numId w:val="6"/>
        </w:numPr>
      </w:pPr>
      <w:r>
        <w:t>Aida nějakým způsobem spolupracuje s Narabem</w:t>
      </w:r>
    </w:p>
    <w:p w14:paraId="363B7262" w14:textId="77777777" w:rsidR="00D25B40" w:rsidRDefault="00D25B40" w:rsidP="00D25B40">
      <w:r>
        <w:t xml:space="preserve">V závěru druhé části Aida vyzvala družinu k </w:t>
      </w:r>
      <w:r w:rsidRPr="00D25B40">
        <w:rPr>
          <w:rStyle w:val="Zdraznn"/>
        </w:rPr>
        <w:t>“spojení”</w:t>
      </w:r>
      <w:r>
        <w:t xml:space="preserve"> za Mahrebem, kde jim chce vysvětlit, jak to je s Narabem. Po revizi všech informací a setkání s Aidou vyplynou pro družinu očekávané úkoly:</w:t>
      </w:r>
    </w:p>
    <w:p w14:paraId="219FE3EF" w14:textId="77777777" w:rsidR="00D25B40" w:rsidRDefault="00D25B40" w:rsidP="00D25B40">
      <w:pPr>
        <w:pStyle w:val="Odstavecseseznamem"/>
        <w:numPr>
          <w:ilvl w:val="0"/>
          <w:numId w:val="6"/>
        </w:numPr>
      </w:pPr>
      <w:r>
        <w:t>zjistit od Zafara, kde udělal v katakombách vězení</w:t>
      </w:r>
    </w:p>
    <w:p w14:paraId="0DF8027F" w14:textId="77777777" w:rsidR="00D25B40" w:rsidRDefault="00D25B40" w:rsidP="00D25B40">
      <w:pPr>
        <w:pStyle w:val="Odstavecseseznamem"/>
        <w:numPr>
          <w:ilvl w:val="0"/>
          <w:numId w:val="6"/>
        </w:numPr>
      </w:pPr>
      <w:r>
        <w:t>zajistit si loď na útěk z ostrova</w:t>
      </w:r>
    </w:p>
    <w:p w14:paraId="7E847E3A" w14:textId="77777777" w:rsidR="00D25B40" w:rsidRDefault="00D25B40" w:rsidP="00D25B40">
      <w:pPr>
        <w:pStyle w:val="Odstavecseseznamem"/>
        <w:numPr>
          <w:ilvl w:val="0"/>
          <w:numId w:val="6"/>
        </w:numPr>
      </w:pPr>
      <w:r>
        <w:t>nechat si sundat náramky</w:t>
      </w:r>
    </w:p>
    <w:p w14:paraId="3BEB6AD6" w14:textId="77777777" w:rsidR="00D25B40" w:rsidRDefault="00D25B40" w:rsidP="00D25B40">
      <w:pPr>
        <w:pStyle w:val="Odstavecseseznamem"/>
        <w:numPr>
          <w:ilvl w:val="0"/>
          <w:numId w:val="6"/>
        </w:numPr>
      </w:pPr>
      <w:r>
        <w:t>projít katakombami</w:t>
      </w:r>
    </w:p>
    <w:p w14:paraId="516E5FA5" w14:textId="4DAF5DC4" w:rsidR="00D25B40" w:rsidRDefault="00D25B40" w:rsidP="00D25B40">
      <w:pPr>
        <w:pStyle w:val="Odstavecseseznamem"/>
        <w:numPr>
          <w:ilvl w:val="0"/>
          <w:numId w:val="6"/>
        </w:numPr>
      </w:pPr>
      <w:r>
        <w:t>osovobodit Sadii</w:t>
      </w:r>
      <w:r w:rsidR="004E6D55">
        <w:t>, Marwu a Salome</w:t>
      </w:r>
    </w:p>
    <w:p w14:paraId="125816DC" w14:textId="77777777" w:rsidR="00D25B40" w:rsidRDefault="00D25B40" w:rsidP="00D25B40">
      <w:pPr>
        <w:pStyle w:val="Odstavecseseznamem"/>
        <w:numPr>
          <w:ilvl w:val="0"/>
          <w:numId w:val="6"/>
        </w:numPr>
      </w:pPr>
      <w:r>
        <w:t>útěk z ostrova</w:t>
      </w:r>
    </w:p>
    <w:p w14:paraId="1B4E81CC" w14:textId="77777777" w:rsidR="00D25B40" w:rsidRDefault="00D25B40" w:rsidP="00D25B40">
      <w:pPr>
        <w:pStyle w:val="Nadpis1"/>
      </w:pPr>
      <w:r>
        <w:t>Narabovy plány</w:t>
      </w:r>
    </w:p>
    <w:p w14:paraId="2DD63DB6" w14:textId="77777777" w:rsidR="00D25B40" w:rsidRDefault="00D25B40" w:rsidP="00D25B40">
      <w:r>
        <w:t>Celou dobu se Narab Hakshak snaží dostat naší družinu do finále turnaje. Ví, že na ni má páky a může ji “potrestat” pokud mu nepomůžou dosáhnout jeho cíle. Tím cílem je stát se pátým pirátským kapitánem.</w:t>
      </w:r>
    </w:p>
    <w:p w14:paraId="15FA2F12" w14:textId="4B4E555F" w:rsidR="00D25B40" w:rsidRDefault="00D25B40" w:rsidP="00D25B40">
      <w:r>
        <w:t xml:space="preserve">Dosud (a stále) to dělá způsobem, aby ani družina ani ostatní pirátští kapitáni nepojali podezření, že se o kapitánství pokouší. Všechny úkoly v prvé i druhé části si družina řádně “odpracovala”, </w:t>
      </w:r>
      <w:r w:rsidR="00287DCD">
        <w:t>ale</w:t>
      </w:r>
      <w:r>
        <w:t xml:space="preserve"> pod dohledem Naraba, který byl připraven družině pomoci překonat překážky na cestě do finále Turnaje. Co družině podstrčil, byla truhlička s checklistem. Nechal ji volně přístupnou v jeho domě, aby si pojistil, že se družina (jako jediná v turnaji) dozví o poloze portálů.</w:t>
      </w:r>
    </w:p>
    <w:p w14:paraId="414170BC" w14:textId="77777777" w:rsidR="00D25B40" w:rsidRDefault="00D25B40" w:rsidP="00D25B40">
      <w:r>
        <w:t xml:space="preserve">Narab potřebuje, aby se naše družina dostala až do finálové místnosti katakomb (s výstupem do Jaffy), kde teprve odhalí svůj plán postavám. Teprve těsně před koncem turnaje nařídí postavám, aby jej po výlezu do Jaffy prohlásili </w:t>
      </w:r>
      <w:r>
        <w:lastRenderedPageBreak/>
        <w:t>kapitánem pirátů. Pokud tak učiní, slíbil, že osvobodí Sadii a Marwu a vyplatí Ågeho se Stigem, atp. Pokud tak neučiní, všichni zemřou.</w:t>
      </w:r>
    </w:p>
    <w:p w14:paraId="2D1C00CF" w14:textId="77777777" w:rsidR="00D25B40" w:rsidRDefault="00D25B40" w:rsidP="00D25B40">
      <w:pPr>
        <w:pStyle w:val="Velmidulezite"/>
      </w:pPr>
      <w:r>
        <w:t>Důležité: Kdyby se družina rozhodla nevstoupit do katakomb (např., že se pokusí na Naraba počkat v Jaffě, či že budou pátrat na vlastní pěst po Sadii a Marwě), má Narab v plánu se postavám zjevit dříve a jejich plán jim rozmluvit.</w:t>
      </w:r>
    </w:p>
    <w:p w14:paraId="2657D3E0" w14:textId="77777777" w:rsidR="00D25B40" w:rsidRDefault="00D25B40" w:rsidP="00D25B40">
      <w:pPr>
        <w:pStyle w:val="Nadpis1"/>
      </w:pPr>
      <w:r>
        <w:t>Setkání s Aidou</w:t>
      </w:r>
    </w:p>
    <w:p w14:paraId="12680794" w14:textId="77777777" w:rsidR="00D25B40" w:rsidRDefault="00D25B40" w:rsidP="00D25B40">
      <w:r>
        <w:t xml:space="preserve">Obecně předpokládáme, že finálové družiny si zajistili z Narabova domu checklist, kde je potvrzeno, že Aida s Narabem </w:t>
      </w:r>
      <w:r w:rsidRPr="00D25B40">
        <w:rPr>
          <w:rStyle w:val="Zdraznn"/>
        </w:rPr>
        <w:t>“spolupracuje”</w:t>
      </w:r>
      <w:r>
        <w:t>. Co není jisté, zda-li své zjištění postavy Aidě sdělili skrze Ågeho kuřivo dhuaan. Pokud ano, Aida se jim vše na setkání pokusí vysvětlit. Pokud ne (a nebo informaci o spolupráci Aida - Narab družina vůbec nemá), tak se Aida na setkání s postavami bude svěřovat, že existuje spolupráce Aida  - Narab.</w:t>
      </w:r>
    </w:p>
    <w:p w14:paraId="1DF7B896" w14:textId="77777777" w:rsidR="00D25B40" w:rsidRDefault="00D25B40" w:rsidP="00D25B40">
      <w:pPr>
        <w:pStyle w:val="Nadpis2"/>
      </w:pPr>
      <w:r>
        <w:t>Místo setkání</w:t>
      </w:r>
    </w:p>
    <w:p w14:paraId="437111E2" w14:textId="77777777" w:rsidR="00D25B40" w:rsidRDefault="00D25B40" w:rsidP="00D25B40">
      <w:r>
        <w:t>Postavy mají dle instrukcí dorazit k velkému kameni na půli cesty mezi Mahrebem a majákem. A to v noci. Aida již na místě bude, schovaná za oním balvanem. Postavy asi budou překvapené, když uvidí Aidu na vlastní oči…</w:t>
      </w:r>
    </w:p>
    <w:p w14:paraId="04BE1936" w14:textId="77777777" w:rsidR="00D25B40" w:rsidRDefault="00D25B40" w:rsidP="00D25B40">
      <w:pPr>
        <w:pStyle w:val="Nadpis2"/>
      </w:pPr>
      <w:r>
        <w:t>Přiznání Aidy</w:t>
      </w:r>
    </w:p>
    <w:p w14:paraId="0BD9E9B0" w14:textId="77777777" w:rsidR="00D25B40" w:rsidRDefault="00D25B40" w:rsidP="00D25B40">
      <w:r>
        <w:t>Aida bude na první pohled beze zbraní, smutná a i vystrašená. Následují informací, které Aida družině prozradí. Předpokládáme, že družina Aidu konfrontovala se zjištěním o Aidině spolupráci s Narabem.</w:t>
      </w:r>
    </w:p>
    <w:p w14:paraId="4B7429B9" w14:textId="77777777" w:rsidR="00D25B40" w:rsidRDefault="00D25B40" w:rsidP="00D25B40">
      <w:pPr>
        <w:pStyle w:val="Odstavecseseznamem"/>
        <w:numPr>
          <w:ilvl w:val="0"/>
          <w:numId w:val="6"/>
        </w:numPr>
      </w:pPr>
      <w:r>
        <w:t>všechno je jinak, než jak to vypadá (klasika!)</w:t>
      </w:r>
    </w:p>
    <w:p w14:paraId="42717606" w14:textId="77777777" w:rsidR="00D25B40" w:rsidRDefault="00D25B40" w:rsidP="00D25B40">
      <w:pPr>
        <w:pStyle w:val="Odstavecseseznamem"/>
        <w:numPr>
          <w:ilvl w:val="0"/>
          <w:numId w:val="6"/>
        </w:numPr>
      </w:pPr>
      <w:r>
        <w:t>Aida má stále stejný cíl dopadnou Naraba, stejně jako družina</w:t>
      </w:r>
    </w:p>
    <w:p w14:paraId="15C99987" w14:textId="77777777" w:rsidR="00D25B40" w:rsidRDefault="00D25B40" w:rsidP="00D25B40">
      <w:pPr>
        <w:pStyle w:val="Odstavecseseznamem"/>
        <w:numPr>
          <w:ilvl w:val="0"/>
          <w:numId w:val="6"/>
        </w:numPr>
      </w:pPr>
      <w:r>
        <w:t>Narab má ve svém zajetí Aidinu malou dcerku Salome - je na tom stejně jako Kadir či Tufik, možná ještě hůř</w:t>
      </w:r>
    </w:p>
    <w:p w14:paraId="72137F3F" w14:textId="77777777" w:rsidR="00D25B40" w:rsidRDefault="00D25B40" w:rsidP="00D25B40">
      <w:pPr>
        <w:pStyle w:val="Odstavecseseznamem"/>
        <w:numPr>
          <w:ilvl w:val="0"/>
          <w:numId w:val="6"/>
        </w:numPr>
      </w:pPr>
      <w:r>
        <w:t>Aida s Narabem “spolupracuje”, protože ji Narab jednoduše vydírá</w:t>
      </w:r>
    </w:p>
    <w:p w14:paraId="71057E5B" w14:textId="77777777" w:rsidR="00D25B40" w:rsidRDefault="00D25B40" w:rsidP="00D25B40">
      <w:pPr>
        <w:pStyle w:val="Odstavecseseznamem"/>
        <w:numPr>
          <w:ilvl w:val="0"/>
          <w:numId w:val="6"/>
        </w:numPr>
      </w:pPr>
      <w:r>
        <w:t>Narab dával od únosu dcery Aidě různé úkoly, které se snažila plnit, aby zajistila dceři život</w:t>
      </w:r>
    </w:p>
    <w:p w14:paraId="7ACD6D9A" w14:textId="77777777" w:rsidR="00D25B40" w:rsidRDefault="00D25B40" w:rsidP="00D25B40">
      <w:pPr>
        <w:pStyle w:val="Odstavecseseznamem"/>
        <w:numPr>
          <w:ilvl w:val="0"/>
          <w:numId w:val="6"/>
        </w:numPr>
      </w:pPr>
      <w:r>
        <w:t>Během plnění úkolů dělala vše pro to, aby se Narabovi přiblížila a mohla osvobodit svoji dceru</w:t>
      </w:r>
    </w:p>
    <w:p w14:paraId="35F2B996" w14:textId="77777777" w:rsidR="00D25B40" w:rsidRDefault="00D25B40" w:rsidP="00D25B40">
      <w:pPr>
        <w:pStyle w:val="Odstavecseseznamem"/>
        <w:numPr>
          <w:ilvl w:val="0"/>
          <w:numId w:val="6"/>
        </w:numPr>
      </w:pPr>
      <w:r>
        <w:t>Narab s Aidou komunikoval výhradně pomocí dhuaanu</w:t>
      </w:r>
    </w:p>
    <w:p w14:paraId="3BC68715" w14:textId="77777777" w:rsidR="00D25B40" w:rsidRDefault="00D25B40" w:rsidP="00D25B40">
      <w:pPr>
        <w:pStyle w:val="Odstavecseseznamem"/>
        <w:numPr>
          <w:ilvl w:val="0"/>
          <w:numId w:val="6"/>
        </w:numPr>
      </w:pPr>
      <w:r>
        <w:t>Aida se dostala na ostrov Dakhana skrytě v pirátské lodi</w:t>
      </w:r>
    </w:p>
    <w:p w14:paraId="4A39176E" w14:textId="77777777" w:rsidR="00D25B40" w:rsidRDefault="00D25B40" w:rsidP="00D25B40">
      <w:pPr>
        <w:pStyle w:val="Odstavecseseznamem"/>
        <w:numPr>
          <w:ilvl w:val="0"/>
          <w:numId w:val="6"/>
        </w:numPr>
      </w:pPr>
      <w:r>
        <w:t>Aida ví, že dostat se z/na ostrov je problém díky věčné mlze, která ostrov obklopuje. Jedinou možností je mít speciální mapu, která dokáže každou loď bezpečně provézt skrz mlhu.</w:t>
      </w:r>
    </w:p>
    <w:p w14:paraId="6675EC2D" w14:textId="172DFFF8" w:rsidR="00D25B40" w:rsidRDefault="00D25B40" w:rsidP="00D25B40">
      <w:pPr>
        <w:pStyle w:val="Nadpis2"/>
      </w:pPr>
      <w:r>
        <w:t>Jak to bylo s úkoly od Naraba</w:t>
      </w:r>
    </w:p>
    <w:p w14:paraId="54F26306" w14:textId="77777777" w:rsidR="00D25B40" w:rsidRDefault="00D25B40" w:rsidP="00D25B40">
      <w:pPr>
        <w:pStyle w:val="Odstavecseseznamem"/>
        <w:numPr>
          <w:ilvl w:val="0"/>
          <w:numId w:val="6"/>
        </w:numPr>
      </w:pPr>
      <w:r>
        <w:t>Aida se měla usídlit ve městě Arkúš a postupně dávat dohromady novou družinu</w:t>
      </w:r>
    </w:p>
    <w:p w14:paraId="71CDAD80" w14:textId="77777777" w:rsidR="00D25B40" w:rsidRDefault="00D25B40" w:rsidP="00D25B40">
      <w:pPr>
        <w:pStyle w:val="Odstavecseseznamem"/>
        <w:numPr>
          <w:ilvl w:val="0"/>
          <w:numId w:val="6"/>
        </w:numPr>
      </w:pPr>
      <w:r>
        <w:t>členy družiny vybíral sám, Aidě vždy sdělil, kde se vybraní členové nacházeli</w:t>
      </w:r>
    </w:p>
    <w:p w14:paraId="7A85FCE9" w14:textId="77777777" w:rsidR="00D25B40" w:rsidRDefault="00D25B40" w:rsidP="00D25B40">
      <w:pPr>
        <w:pStyle w:val="Odstavecseseznamem"/>
        <w:numPr>
          <w:ilvl w:val="0"/>
          <w:numId w:val="6"/>
        </w:numPr>
      </w:pPr>
      <w:r>
        <w:t>všichni měli mít nějaký zájem o dopadení Naraba (Kadir - Sadia, Tufik - Marwa, Åge + Stig - ukradené jmění, Sagir - sláva)</w:t>
      </w:r>
    </w:p>
    <w:p w14:paraId="014468C4" w14:textId="77777777" w:rsidR="00D25B40" w:rsidRDefault="00D25B40" w:rsidP="00D25B40">
      <w:pPr>
        <w:pStyle w:val="Odstavecseseznamem"/>
        <w:numPr>
          <w:ilvl w:val="0"/>
          <w:numId w:val="6"/>
        </w:numPr>
      </w:pPr>
      <w:r>
        <w:t>pouze Násima a Fahima vybrala sama, ale Narab je schválil</w:t>
      </w:r>
    </w:p>
    <w:p w14:paraId="3873CCE5" w14:textId="77777777" w:rsidR="00D25B40" w:rsidRDefault="00D25B40" w:rsidP="00D25B40">
      <w:pPr>
        <w:pStyle w:val="Odstavecseseznamem"/>
        <w:numPr>
          <w:ilvl w:val="0"/>
          <w:numId w:val="6"/>
        </w:numPr>
      </w:pPr>
      <w:r>
        <w:t>cílem družiny mělo být chytit samotného Naraba Hakshaka, čemuž Aida vůbec nerozuměla proč, ale pro ni to bylo též výhodné - kdyby se družině podařilo Naraba chytit, tak by mohla osvobodit dceru Salome</w:t>
      </w:r>
    </w:p>
    <w:p w14:paraId="4D882EAE" w14:textId="77777777" w:rsidR="00D25B40" w:rsidRDefault="00D25B40" w:rsidP="00D25B40">
      <w:pPr>
        <w:pStyle w:val="Odstavecseseznamem"/>
        <w:numPr>
          <w:ilvl w:val="0"/>
          <w:numId w:val="6"/>
        </w:numPr>
      </w:pPr>
      <w:r>
        <w:t>nakonec Narab chtěl, aby Aida přiměla družinu vydat se do Mahrebu a zúčastnit se Turnaje hrdinů - Aida stále nechápe proč, ale je si jistá, že v Mahrebu je Narab a tak skutečně nasměřuje družinu do Mahrebu na Turnaj</w:t>
      </w:r>
    </w:p>
    <w:p w14:paraId="7C73A512" w14:textId="77777777" w:rsidR="00D25B40" w:rsidRDefault="00D25B40" w:rsidP="00D25B40">
      <w:pPr>
        <w:pStyle w:val="Odstavecseseznamem"/>
        <w:numPr>
          <w:ilvl w:val="0"/>
          <w:numId w:val="6"/>
        </w:numPr>
      </w:pPr>
      <w:r>
        <w:t>po odjezdu družiny Aida pátrala dál, aby o Narabovi zjistila, co nejvíce. Díky novým informacím zjistila, že Narab má nějaký větší význam v samotném Turnaji a možná i Mahrebu</w:t>
      </w:r>
    </w:p>
    <w:p w14:paraId="7B9097E6" w14:textId="77777777" w:rsidR="00D25B40" w:rsidRDefault="00D25B40" w:rsidP="00D25B40">
      <w:pPr>
        <w:pStyle w:val="Odstavecseseznamem"/>
        <w:numPr>
          <w:ilvl w:val="0"/>
          <w:numId w:val="6"/>
        </w:numPr>
      </w:pPr>
      <w:r>
        <w:lastRenderedPageBreak/>
        <w:t>Narab sice slíbil, že jakmile družina uspěje v Turnaji hrdinů, vrátí ji dceru Salome, ale tomu Aida moc nevěří</w:t>
      </w:r>
    </w:p>
    <w:p w14:paraId="75205633" w14:textId="77777777" w:rsidR="00D25B40" w:rsidRDefault="00D25B40" w:rsidP="00D25B40">
      <w:pPr>
        <w:pStyle w:val="Odstavecseseznamem"/>
        <w:numPr>
          <w:ilvl w:val="0"/>
          <w:numId w:val="6"/>
        </w:numPr>
      </w:pPr>
      <w:r>
        <w:t>Aida si uvědomila, že družinu chce Narab nějak zneužít a zlikvidovat, proto se rozhodla do Mahrebu též vydat</w:t>
      </w:r>
    </w:p>
    <w:p w14:paraId="7497E845" w14:textId="77777777" w:rsidR="00D25B40" w:rsidRDefault="00D25B40" w:rsidP="00D25B40">
      <w:pPr>
        <w:pStyle w:val="Odstavecseseznamem"/>
        <w:numPr>
          <w:ilvl w:val="0"/>
          <w:numId w:val="6"/>
        </w:numPr>
      </w:pPr>
      <w:r>
        <w:t>Aida cítí, že v Mahrebu vše skončí buď velkým neštěstím pro všechny a nebo (snad) záchranou všech a smrtí Naraba</w:t>
      </w:r>
    </w:p>
    <w:p w14:paraId="345C1C8E" w14:textId="77777777" w:rsidR="00D25B40" w:rsidRDefault="00D25B40" w:rsidP="00D25B40">
      <w:pPr>
        <w:pStyle w:val="Nadpis2"/>
      </w:pPr>
      <w:r>
        <w:t>Co ještě Aida ví a družina asi neví:</w:t>
      </w:r>
    </w:p>
    <w:p w14:paraId="4CC03A05" w14:textId="77777777" w:rsidR="00D25B40" w:rsidRDefault="00D25B40" w:rsidP="00D25B40">
      <w:pPr>
        <w:pStyle w:val="Odstavecseseznamem"/>
        <w:numPr>
          <w:ilvl w:val="0"/>
          <w:numId w:val="6"/>
        </w:numPr>
      </w:pPr>
      <w:r>
        <w:t>Narab je organizátor Turnaje hrdinů</w:t>
      </w:r>
    </w:p>
    <w:p w14:paraId="057EB8C6" w14:textId="77777777" w:rsidR="00D25B40" w:rsidRDefault="00D25B40" w:rsidP="00D25B40">
      <w:pPr>
        <w:pStyle w:val="Odstavecseseznamem"/>
        <w:numPr>
          <w:ilvl w:val="0"/>
          <w:numId w:val="6"/>
        </w:numPr>
      </w:pPr>
      <w:r>
        <w:t>Narab není pirátským kapitánem, pouze pro kapitány soutěž zajišťuje</w:t>
      </w:r>
    </w:p>
    <w:p w14:paraId="69832712" w14:textId="77777777" w:rsidR="00D25B40" w:rsidRDefault="00D25B40" w:rsidP="00D25B40">
      <w:pPr>
        <w:pStyle w:val="Odstavecseseznamem"/>
        <w:numPr>
          <w:ilvl w:val="0"/>
          <w:numId w:val="6"/>
        </w:numPr>
      </w:pPr>
      <w:r>
        <w:t>Narab je z Jihu a ovládá tamní “krvavou magii” - vyžadující obětiny</w:t>
      </w:r>
    </w:p>
    <w:p w14:paraId="677EBEA5" w14:textId="77777777" w:rsidR="00D25B40" w:rsidRDefault="00D25B40" w:rsidP="00D25B40">
      <w:pPr>
        <w:pStyle w:val="Odstavecseseznamem"/>
        <w:numPr>
          <w:ilvl w:val="0"/>
          <w:numId w:val="6"/>
        </w:numPr>
      </w:pPr>
      <w:r>
        <w:t>krvavá magie je nekompatibilní s magií zbytku Al Qary - blbě se proti ní bojuje</w:t>
      </w:r>
    </w:p>
    <w:p w14:paraId="0464A95F" w14:textId="77777777" w:rsidR="00D25B40" w:rsidRDefault="00D25B40" w:rsidP="00D25B40">
      <w:pPr>
        <w:pStyle w:val="Odstavecseseznamem"/>
        <w:numPr>
          <w:ilvl w:val="0"/>
          <w:numId w:val="6"/>
        </w:numPr>
      </w:pPr>
      <w:r>
        <w:t>porazit Naraba je velmi těžké, ALE je tu možnost - použít jeho “krvavou magii” proti němu, chce to ale oběť</w:t>
      </w:r>
    </w:p>
    <w:p w14:paraId="24C2446E" w14:textId="77777777" w:rsidR="00D25B40" w:rsidRDefault="00D25B40" w:rsidP="00D25B40">
      <w:pPr>
        <w:pStyle w:val="Odstavecseseznamem"/>
        <w:numPr>
          <w:ilvl w:val="0"/>
          <w:numId w:val="6"/>
        </w:numPr>
      </w:pPr>
      <w:r>
        <w:t>Narab netuší, že je Aida v Mahrebu - to může být pro družinu výhodné</w:t>
      </w:r>
    </w:p>
    <w:p w14:paraId="4BC7FC2A" w14:textId="77777777" w:rsidR="00D25B40" w:rsidRDefault="00D25B40" w:rsidP="00D25B40">
      <w:pPr>
        <w:pStyle w:val="Odstavecseseznamem"/>
        <w:numPr>
          <w:ilvl w:val="0"/>
          <w:numId w:val="6"/>
        </w:numPr>
      </w:pPr>
      <w:r>
        <w:t>Aida má u sebe dost peněz, aby postavám pomohla se dobře připravit na boj s Narabem či na útěk (5 000zl)</w:t>
      </w:r>
    </w:p>
    <w:p w14:paraId="5221A6AE" w14:textId="77777777" w:rsidR="00D25B40" w:rsidRDefault="00D25B40" w:rsidP="00D25B40">
      <w:pPr>
        <w:pStyle w:val="Nadpis2"/>
      </w:pPr>
      <w:r>
        <w:t>Jak dál</w:t>
      </w:r>
    </w:p>
    <w:p w14:paraId="70044FBA" w14:textId="77777777" w:rsidR="00D25B40" w:rsidRDefault="00D25B40" w:rsidP="00D25B40">
      <w:r>
        <w:t>Aida se bude snažit postavy přesvědčit, že je opravdu na jejich straně a že stále má stejný cíl, jako družina - dostat Naraba a osvobodit svoji dceru Salome. Je na družině, zda-li ji uvěří.</w:t>
      </w:r>
    </w:p>
    <w:p w14:paraId="1C5CAD0E" w14:textId="77777777" w:rsidR="00D25B40" w:rsidRDefault="00D25B40" w:rsidP="00D25B40">
      <w:pPr>
        <w:pStyle w:val="Velmidulezite"/>
      </w:pPr>
      <w:r>
        <w:t>Důležité: Pokud družina neuvěří (či dokonce Aidu zabije), nevadí. Zůstanou v boji s Narabem sami.</w:t>
      </w:r>
    </w:p>
    <w:p w14:paraId="2A67C2A3" w14:textId="77777777" w:rsidR="00D25B40" w:rsidRDefault="00D25B40" w:rsidP="00D25B40">
      <w:pPr>
        <w:pStyle w:val="Nadpis2"/>
      </w:pPr>
      <w:r>
        <w:t>Aidin návrh jak porazit Naraba</w:t>
      </w:r>
    </w:p>
    <w:p w14:paraId="69A2A4CE" w14:textId="77777777" w:rsidR="00D25B40" w:rsidRDefault="00D25B40" w:rsidP="00D25B40">
      <w:r>
        <w:t>Každopádně Aida má jasno - záchrana její dcery je prioritou a pro to udělá vše. Bude-li to znamenat nejprve porazit Naraba, přednese svoji myšlenku, jak to udělat.</w:t>
      </w:r>
    </w:p>
    <w:p w14:paraId="58E58616" w14:textId="77777777" w:rsidR="00D25B40" w:rsidRDefault="00D25B40" w:rsidP="00D25B40">
      <w:r>
        <w:t xml:space="preserve">Aida se domnívá, že proti čárům Naraba je nutné použít stejnou, nebo alespoň přibližnou magii, která je založená na krvi. Myslí si, že když </w:t>
      </w:r>
      <w:r>
        <w:t>postavy posílí své zbraně a magii krví, tak budou schopni Naraba zranit a zabít.</w:t>
      </w:r>
    </w:p>
    <w:p w14:paraId="0FC36305" w14:textId="13AC1992" w:rsidR="00D25B40" w:rsidRDefault="00D25B40" w:rsidP="00D25B40">
      <w:r>
        <w:t xml:space="preserve">Nabídne se, že ona sama se stane krvavou obětí. Zní to šíleně, ale Aida tomu věří (co jiného ji </w:t>
      </w:r>
      <w:r w:rsidR="00287DCD">
        <w:t>z</w:t>
      </w:r>
      <w:r>
        <w:t>býv</w:t>
      </w:r>
      <w:r w:rsidR="00287DCD">
        <w:t>á</w:t>
      </w:r>
      <w:r>
        <w:t>, že?). Požádá tedy postavy, aby ji navštívili hodinu před otevřením portálů a posilnili se z jejího těla (Aida bydlí v jedné fancy taverně kousek od Jaffy). Tím má na mysli, že:</w:t>
      </w:r>
    </w:p>
    <w:p w14:paraId="55BA6F63" w14:textId="77777777" w:rsidR="00D25B40" w:rsidRDefault="00D25B40" w:rsidP="00D25B40">
      <w:pPr>
        <w:pStyle w:val="Odstavecseseznamem"/>
        <w:numPr>
          <w:ilvl w:val="0"/>
          <w:numId w:val="6"/>
        </w:numPr>
      </w:pPr>
      <w:r>
        <w:t>Åge, Násim a Stig jí každý usekne kus těla (levou ruku - v zápěstí, v paži, v lokti), čímž si posílí své zbraně krví</w:t>
      </w:r>
    </w:p>
    <w:p w14:paraId="6C50081F" w14:textId="77777777" w:rsidR="00D25B40" w:rsidRDefault="00D25B40" w:rsidP="00D25B40">
      <w:pPr>
        <w:pStyle w:val="Odstavecseseznamem"/>
        <w:numPr>
          <w:ilvl w:val="0"/>
          <w:numId w:val="6"/>
        </w:numPr>
      </w:pPr>
      <w:r>
        <w:t>Fahim vylepší své lektvary kapkou Aidiny krve</w:t>
      </w:r>
    </w:p>
    <w:p w14:paraId="55548153" w14:textId="77777777" w:rsidR="00D25B40" w:rsidRDefault="00D25B40" w:rsidP="00D25B40">
      <w:pPr>
        <w:pStyle w:val="Odstavecseseznamem"/>
        <w:numPr>
          <w:ilvl w:val="0"/>
          <w:numId w:val="6"/>
        </w:numPr>
      </w:pPr>
      <w:r>
        <w:t>všichni se napijí Aidiny krve, do které zamíchají prášek z rozemletého Narabova zubu</w:t>
      </w:r>
    </w:p>
    <w:p w14:paraId="25F234EE" w14:textId="77777777" w:rsidR="00D25B40" w:rsidRDefault="00D25B40" w:rsidP="00D25B40">
      <w:pPr>
        <w:pStyle w:val="Odstavecseseznamem"/>
        <w:numPr>
          <w:ilvl w:val="0"/>
          <w:numId w:val="6"/>
        </w:numPr>
      </w:pPr>
      <w:r>
        <w:t>všichni si namočí své zbraně do Aidiny krve</w:t>
      </w:r>
    </w:p>
    <w:p w14:paraId="14699FF8" w14:textId="77777777" w:rsidR="00D25B40" w:rsidRDefault="00D25B40" w:rsidP="00D25B40">
      <w:r>
        <w:t>Aidě pak zranění ovážou a ona počká, až osvobodí Marwu, Sadii a Salome a přidá se k nim v útěku. Postavy můžou samozřejmě odmítnout ať už ze strachu či ze svého přesvědčení.</w:t>
      </w:r>
    </w:p>
    <w:p w14:paraId="0852D0B4" w14:textId="77777777" w:rsidR="00D25B40" w:rsidRDefault="00D25B40" w:rsidP="00D25B40">
      <w:pPr>
        <w:pStyle w:val="Nadpis1"/>
      </w:pPr>
      <w:r>
        <w:t>Ústupová cesta z ostrova</w:t>
      </w:r>
    </w:p>
    <w:p w14:paraId="6C1D32C0" w14:textId="46224750" w:rsidR="00D25B40" w:rsidRDefault="00D25B40" w:rsidP="00D25B40">
      <w:r>
        <w:t xml:space="preserve">Družina by si měla v prvé řadě zajistit ústupovou cestu z ostrova. </w:t>
      </w:r>
      <w:r w:rsidR="00287DCD">
        <w:t xml:space="preserve"> A</w:t>
      </w:r>
      <w:r>
        <w:t>ž zabijí Naraba</w:t>
      </w:r>
      <w:r w:rsidR="00287DCD">
        <w:t xml:space="preserve"> či osvobodí unesené</w:t>
      </w:r>
      <w:r>
        <w:t>, nebude čas zjišťovat, jak se dostat pryč. Jedinou možností je mít loď/menší a schopnou posádku, která umí loď řídit.</w:t>
      </w:r>
    </w:p>
    <w:p w14:paraId="67396603" w14:textId="77777777" w:rsidR="00D25B40" w:rsidRDefault="00D25B40" w:rsidP="00D25B40">
      <w:pPr>
        <w:pStyle w:val="Velmidulezite"/>
      </w:pPr>
      <w:r>
        <w:t>Důležité: Ani Aida, ani družina nemá s mořeplavectvím zkušenost! Jsou zcela odkázáni na pomoc zvenčí.</w:t>
      </w:r>
    </w:p>
    <w:p w14:paraId="71E52903" w14:textId="2F1675FC" w:rsidR="00D25B40" w:rsidRDefault="00D25B40" w:rsidP="00D25B40">
      <w:r>
        <w:t>Jako ideální se jeví najmout loď zlodějky Barbaragh, která stále kotví v Mahrebském přístavu. Barbaragh má speciální “dočasnou” mapu na průplav mlhou obklopující ostrov Dakhana. Barbaragh není pirátkou, neplánuje návrat do Mahrebu a pomoc postavám jí může přinést další peníze</w:t>
      </w:r>
      <w:r w:rsidR="00287DCD">
        <w:t xml:space="preserve"> – </w:t>
      </w:r>
      <w:r w:rsidR="00287DCD" w:rsidRPr="006B20CF">
        <w:rPr>
          <w:rStyle w:val="Siln"/>
        </w:rPr>
        <w:t>za odvoz bude chtít 1 000zl</w:t>
      </w:r>
      <w:r>
        <w:t>.</w:t>
      </w:r>
    </w:p>
    <w:p w14:paraId="2227DC72" w14:textId="77777777" w:rsidR="00D25B40" w:rsidRDefault="00D25B40" w:rsidP="00D25B40">
      <w:r>
        <w:t>Další možnost je uplatit nějakého námořního kapitána jiné lodi, ale tam je riziko, že kapitán nahlásí pirátským kapitánům, že se něco chystá.</w:t>
      </w:r>
    </w:p>
    <w:p w14:paraId="4511CD5C" w14:textId="77777777" w:rsidR="00D25B40" w:rsidRDefault="00D25B40" w:rsidP="00D25B40">
      <w:r>
        <w:lastRenderedPageBreak/>
        <w:t>Poslední možností je najmout v přístavních špeluňkách námořníky a loď unést. Zde je však riziko, že únos lodi bude trvat po útěku dlouho a nemusí se povést.</w:t>
      </w:r>
    </w:p>
    <w:p w14:paraId="3AD301CE" w14:textId="77777777" w:rsidR="00D25B40" w:rsidRDefault="00D25B40" w:rsidP="00D25B40">
      <w:pPr>
        <w:pStyle w:val="Nadpis1"/>
      </w:pPr>
      <w:r>
        <w:t>Kde je v katakombách vězení</w:t>
      </w:r>
    </w:p>
    <w:p w14:paraId="4BF90F3B" w14:textId="77777777" w:rsidR="00D25B40" w:rsidRDefault="00D25B40" w:rsidP="00D25B40">
      <w:r>
        <w:t>Další úkol, který si musí družina splnit před vstupem do katakomb je zjistit, kde si nechal Zafar v katakombách vybudovat vězení. Tedy musí se vrátit zpět k Zafarovi a informaci od něj získat. Věc je komplikovaná tím, že Narab vydal příkaz Zafara odstranit.</w:t>
      </w:r>
    </w:p>
    <w:p w14:paraId="62D2B81B" w14:textId="77777777" w:rsidR="00D25B40" w:rsidRDefault="00D25B40" w:rsidP="00D25B40">
      <w:r>
        <w:t>Zafar se nyní ukrývá v jednom domě na východě města u městských hradeb. Kde se přesně schovává lze zjistit pomocí Siccovy sítě nebo v okolí levné taverny, kde se se Zafarem dříve potkali. Pár zlaťáků vždycky pomůže. Když družina dorazí na místo, kde Zafar pobývá, zjistí, že ten je v ohrožení života.</w:t>
      </w:r>
    </w:p>
    <w:p w14:paraId="48EDDE8A" w14:textId="77777777" w:rsidR="00D25B40" w:rsidRDefault="00D25B40" w:rsidP="00D25B40">
      <w:pPr>
        <w:pStyle w:val="Nadpis2"/>
      </w:pPr>
      <w:r>
        <w:t>Zafar v ohrožení života</w:t>
      </w:r>
    </w:p>
    <w:p w14:paraId="687F4233" w14:textId="77777777" w:rsidR="00D25B40" w:rsidRDefault="00D25B40" w:rsidP="00D25B40">
      <w:r>
        <w:t>Na Zafara a jeho partu kudůků si vyšlápli zabijáci z místního podsvětí. Pár kudůků je již mrtvých, ale Zafar s hrstkou přeživších se zabarikádoval v pokoji v prvním patře a doufají v zázrak.</w:t>
      </w:r>
    </w:p>
    <w:p w14:paraId="3EAB28DB" w14:textId="77777777" w:rsidR="00D25B40" w:rsidRDefault="00D25B40" w:rsidP="00D25B40">
      <w:r>
        <w:t xml:space="preserve">Naše družina přichází do ulice k domu, kde se má ukrývat Zafar. Tam už je však rušno. </w:t>
      </w:r>
    </w:p>
    <w:p w14:paraId="474B4049" w14:textId="77777777" w:rsidR="00D25B40" w:rsidRDefault="00D25B40" w:rsidP="00D25B40">
      <w:r>
        <w:t>Vstup do ulice je zatarasen dvoukolákem a dva hlídající bijci. Za nimi je u vstupu do domu vidět další tři bijce. Na druhém konci ulice je vstup zatarasen dvěma stánky a i u nich hlídají dva bijci. V oknech v prvních patrech jsou vidět hlavy čumilů, jak se dívají, co se v ulici děje.</w:t>
      </w:r>
    </w:p>
    <w:p w14:paraId="433B5B27" w14:textId="77777777" w:rsidR="00D25B40" w:rsidRDefault="00D25B40" w:rsidP="00D25B40">
      <w:r>
        <w:t xml:space="preserve">Z ulice, resp. z domu, kam měly postavy namířeno, se ozývá křik, bouchání palice a štípání dřeva. Uvnitř domu je půl tucet bijců, kteří se dobývají do Zafarova pokoje - o nich postavy nic neví. Ulice, která vede za domem je volná, nicméně dům je od ní oddělen dvousáhovou zdí (dům, kde </w:t>
      </w:r>
      <w:r>
        <w:t xml:space="preserve">Zafar pobývá, má zadní dvorek) se zadním vstupem. Tam je vidět, jak do prvního patra šplhají tři bijci, další dva jim žebřík přidržují a jeden hlídá u zadního vchodu. </w:t>
      </w:r>
    </w:p>
    <w:p w14:paraId="5724CF78" w14:textId="77777777" w:rsidR="00D25B40" w:rsidRDefault="00D25B40" w:rsidP="00D25B40">
      <w:pPr>
        <w:pStyle w:val="Nadpis2"/>
      </w:pPr>
      <w:r>
        <w:t>Záchrana Zafara</w:t>
      </w:r>
    </w:p>
    <w:p w14:paraId="3A380270" w14:textId="77777777" w:rsidR="00D25B40" w:rsidRDefault="00D25B40" w:rsidP="00D25B40">
      <w:r>
        <w:t>Družina musí jednat rychle, jinak o Zafara přijdou. Jsou v podstatě dvě možnosti. Vzít to skrz bijce do ulice, do domu až ke dveřím od Zafarova pokoje. Nebo to vzít zadní ulicí stejným stylem. Asi nejlepší možností je prolézt do domu po střeše ze sousedních domů, probourat se střechou do pokoje a bijce konfrontovat až v místnosti se Zafarem.</w:t>
      </w:r>
    </w:p>
    <w:p w14:paraId="69DD07C5" w14:textId="77777777" w:rsidR="00D25B40" w:rsidRDefault="00D25B40" w:rsidP="00D25B40">
      <w:r>
        <w:t>Hodnotit se budou dva aspekty:</w:t>
      </w:r>
    </w:p>
    <w:p w14:paraId="5F800D8C" w14:textId="77777777" w:rsidR="00D25B40" w:rsidRDefault="00D25B40" w:rsidP="00D25B40">
      <w:pPr>
        <w:pStyle w:val="Odstavecseseznamem"/>
        <w:numPr>
          <w:ilvl w:val="0"/>
          <w:numId w:val="6"/>
        </w:numPr>
      </w:pPr>
      <w:r>
        <w:t>rychlost s jakou se postavy dostanou k Zafarovi</w:t>
      </w:r>
    </w:p>
    <w:p w14:paraId="4E948CCC" w14:textId="77777777" w:rsidR="00D25B40" w:rsidRDefault="00D25B40" w:rsidP="00D25B40">
      <w:pPr>
        <w:pStyle w:val="Odstavecseseznamem"/>
        <w:numPr>
          <w:ilvl w:val="0"/>
          <w:numId w:val="6"/>
        </w:numPr>
      </w:pPr>
      <w:r>
        <w:t>žádní svědci na straně bijců, kteří by mohli dát zprávu Narabovi, že se jim útok nepovedl</w:t>
      </w:r>
    </w:p>
    <w:p w14:paraId="4154FEBB" w14:textId="77777777" w:rsidR="00D25B40" w:rsidRDefault="00D25B40" w:rsidP="00D25B40">
      <w:r>
        <w:t>Pokud by družina s útokem váhala, může PJ dobarvit scénu následovně:</w:t>
      </w:r>
    </w:p>
    <w:p w14:paraId="74BD15A9" w14:textId="77777777" w:rsidR="00D25B40" w:rsidRDefault="00D25B40" w:rsidP="00D25B40">
      <w:pPr>
        <w:pStyle w:val="Odstavecseseznamem"/>
        <w:numPr>
          <w:ilvl w:val="0"/>
          <w:numId w:val="6"/>
        </w:numPr>
      </w:pPr>
      <w:r>
        <w:t>nějací bijci vytáhli na ulici dvě zakrvavená mrtvá těla kudůků celá domlácená a posekaná</w:t>
      </w:r>
    </w:p>
    <w:p w14:paraId="14F4EA69" w14:textId="77777777" w:rsidR="00D25B40" w:rsidRDefault="00D25B40" w:rsidP="00D25B40">
      <w:pPr>
        <w:pStyle w:val="Odstavecseseznamem"/>
        <w:numPr>
          <w:ilvl w:val="0"/>
          <w:numId w:val="6"/>
        </w:numPr>
      </w:pPr>
      <w:r>
        <w:t>z horního patra vyskočil kudůk z okna (bránil toho času schodiště a v beznadějné situaci zvolil skok z okna vedle schodiště), s křikem dopadl na tvrdou dlažbu a zlámal si obě nohy; když se vzdával, borec s kopím se ho zeptal, zda-li je Zafar, když kudůk zavrtěl, že ne, bez milosti jej bodl do břicha</w:t>
      </w:r>
    </w:p>
    <w:p w14:paraId="12D174EC" w14:textId="77777777" w:rsidR="00D25B40" w:rsidRDefault="00D25B40" w:rsidP="00D25B40">
      <w:pPr>
        <w:pStyle w:val="Odstavecseseznamem"/>
        <w:numPr>
          <w:ilvl w:val="0"/>
          <w:numId w:val="6"/>
        </w:numPr>
      </w:pPr>
      <w:r>
        <w:t>chvíli na to vykoukne z okna trpaslík a hlásí muži u vchodu, že se Zafar zabarikádoval v pokoji a už nemá kam utéct</w:t>
      </w:r>
    </w:p>
    <w:p w14:paraId="39B7BB12" w14:textId="77777777" w:rsidR="00287DCD" w:rsidRDefault="00287DCD" w:rsidP="00D25B40"/>
    <w:p w14:paraId="4498D719" w14:textId="26C8BE56" w:rsidR="00287DCD" w:rsidRDefault="00287DCD" w:rsidP="00287DCD">
      <w:r>
        <w:t>Charakteristiky bijců jsou shrnuty na následující stránce. Nepoužívají žádnou magii:</w:t>
      </w:r>
    </w:p>
    <w:p w14:paraId="4D68D5D0" w14:textId="77777777" w:rsidR="00D25B40" w:rsidRDefault="00D25B40" w:rsidP="00D25B40"/>
    <w:p w14:paraId="0AFD9851" w14:textId="77777777" w:rsidR="00D25B40" w:rsidRDefault="00D25B40" w:rsidP="00D25B40">
      <w:pPr>
        <w:sectPr w:rsidR="00D25B40" w:rsidSect="00D25B40">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num="2" w:space="567"/>
          <w:docGrid w:linePitch="360"/>
        </w:sectPr>
      </w:pPr>
    </w:p>
    <w:tbl>
      <w:tblPr>
        <w:tblStyle w:val="Mkatabulky"/>
        <w:tblW w:w="0" w:type="auto"/>
        <w:jc w:val="center"/>
        <w:tblLook w:val="04A0" w:firstRow="1" w:lastRow="0" w:firstColumn="1" w:lastColumn="0" w:noHBand="0" w:noVBand="1"/>
      </w:tblPr>
      <w:tblGrid>
        <w:gridCol w:w="440"/>
        <w:gridCol w:w="1340"/>
        <w:gridCol w:w="1341"/>
        <w:gridCol w:w="1341"/>
        <w:gridCol w:w="1341"/>
        <w:gridCol w:w="879"/>
        <w:gridCol w:w="2102"/>
      </w:tblGrid>
      <w:tr w:rsidR="00877C74" w14:paraId="05428E7C" w14:textId="77777777" w:rsidTr="00877C74">
        <w:trPr>
          <w:jc w:val="center"/>
        </w:trPr>
        <w:tc>
          <w:tcPr>
            <w:tcW w:w="0" w:type="auto"/>
          </w:tcPr>
          <w:p w14:paraId="528793E4" w14:textId="59AF5554" w:rsidR="00877C74" w:rsidRDefault="00877C74" w:rsidP="00877C74">
            <w:pPr>
              <w:ind w:firstLine="0"/>
            </w:pPr>
            <w:r w:rsidRPr="004C0199">
              <w:lastRenderedPageBreak/>
              <w:t>#</w:t>
            </w:r>
          </w:p>
        </w:tc>
        <w:tc>
          <w:tcPr>
            <w:tcW w:w="1340" w:type="dxa"/>
          </w:tcPr>
          <w:p w14:paraId="364174A9" w14:textId="455D16CC" w:rsidR="00877C74" w:rsidRDefault="00877C74" w:rsidP="00877C74">
            <w:pPr>
              <w:ind w:firstLine="0"/>
            </w:pPr>
            <w:r w:rsidRPr="00DC25E6">
              <w:t>Umístění</w:t>
            </w:r>
          </w:p>
        </w:tc>
        <w:tc>
          <w:tcPr>
            <w:tcW w:w="1341" w:type="dxa"/>
          </w:tcPr>
          <w:p w14:paraId="08254147" w14:textId="565A769A" w:rsidR="00877C74" w:rsidRDefault="00877C74" w:rsidP="00877C74">
            <w:pPr>
              <w:ind w:firstLine="0"/>
            </w:pPr>
            <w:r w:rsidRPr="00786ED4">
              <w:t>Zbraně</w:t>
            </w:r>
          </w:p>
        </w:tc>
        <w:tc>
          <w:tcPr>
            <w:tcW w:w="1341" w:type="dxa"/>
          </w:tcPr>
          <w:p w14:paraId="1845F805" w14:textId="3F7199AD" w:rsidR="00877C74" w:rsidRDefault="00877C74" w:rsidP="00877C74">
            <w:pPr>
              <w:ind w:firstLine="0"/>
            </w:pPr>
            <w:r w:rsidRPr="00CA6FE5">
              <w:t>ÚČ</w:t>
            </w:r>
          </w:p>
        </w:tc>
        <w:tc>
          <w:tcPr>
            <w:tcW w:w="1341" w:type="dxa"/>
          </w:tcPr>
          <w:p w14:paraId="4F488645" w14:textId="13468C84" w:rsidR="00877C74" w:rsidRDefault="00877C74" w:rsidP="00877C74">
            <w:pPr>
              <w:ind w:firstLine="0"/>
            </w:pPr>
            <w:r w:rsidRPr="00227EF8">
              <w:t>OČ</w:t>
            </w:r>
          </w:p>
        </w:tc>
        <w:tc>
          <w:tcPr>
            <w:tcW w:w="879" w:type="dxa"/>
          </w:tcPr>
          <w:p w14:paraId="2C53F696" w14:textId="14EB6AA5" w:rsidR="00877C74" w:rsidRDefault="00877C74" w:rsidP="00877C74">
            <w:pPr>
              <w:ind w:firstLine="0"/>
            </w:pPr>
            <w:r w:rsidRPr="00BA52FC">
              <w:t>ŽVT</w:t>
            </w:r>
          </w:p>
        </w:tc>
        <w:tc>
          <w:tcPr>
            <w:tcW w:w="2102" w:type="dxa"/>
          </w:tcPr>
          <w:p w14:paraId="2C279316" w14:textId="7303D66C" w:rsidR="00877C74" w:rsidRDefault="00877C74" w:rsidP="00877C74">
            <w:pPr>
              <w:ind w:firstLine="0"/>
            </w:pPr>
            <w:r w:rsidRPr="00205FEE">
              <w:t>Rasa</w:t>
            </w:r>
          </w:p>
        </w:tc>
      </w:tr>
      <w:tr w:rsidR="00877C74" w14:paraId="3CC1CDEF" w14:textId="77777777" w:rsidTr="00877C74">
        <w:trPr>
          <w:jc w:val="center"/>
        </w:trPr>
        <w:tc>
          <w:tcPr>
            <w:tcW w:w="0" w:type="auto"/>
          </w:tcPr>
          <w:p w14:paraId="6560D634" w14:textId="36695ACC" w:rsidR="00877C74" w:rsidRDefault="00877C74" w:rsidP="00877C74">
            <w:pPr>
              <w:ind w:firstLine="0"/>
            </w:pPr>
            <w:r w:rsidRPr="004C0199">
              <w:t>1</w:t>
            </w:r>
          </w:p>
        </w:tc>
        <w:tc>
          <w:tcPr>
            <w:tcW w:w="1340" w:type="dxa"/>
          </w:tcPr>
          <w:p w14:paraId="4F067AB5" w14:textId="1F4058DE" w:rsidR="00877C74" w:rsidRDefault="00877C74" w:rsidP="00877C74">
            <w:pPr>
              <w:ind w:firstLine="0"/>
            </w:pPr>
            <w:r w:rsidRPr="00DC25E6">
              <w:t>Ulice A</w:t>
            </w:r>
          </w:p>
        </w:tc>
        <w:tc>
          <w:tcPr>
            <w:tcW w:w="1341" w:type="dxa"/>
          </w:tcPr>
          <w:p w14:paraId="469E4839" w14:textId="6784DBE4" w:rsidR="00877C74" w:rsidRDefault="00877C74" w:rsidP="00877C74">
            <w:pPr>
              <w:ind w:firstLine="0"/>
            </w:pPr>
            <w:r w:rsidRPr="00786ED4">
              <w:t>Široký meč</w:t>
            </w:r>
          </w:p>
        </w:tc>
        <w:tc>
          <w:tcPr>
            <w:tcW w:w="1341" w:type="dxa"/>
          </w:tcPr>
          <w:p w14:paraId="41457DB6" w14:textId="042145BD" w:rsidR="00877C74" w:rsidRDefault="00877C74" w:rsidP="00877C74">
            <w:pPr>
              <w:ind w:firstLine="0"/>
            </w:pPr>
            <w:r w:rsidRPr="00CA6FE5">
              <w:t>8/0</w:t>
            </w:r>
          </w:p>
        </w:tc>
        <w:tc>
          <w:tcPr>
            <w:tcW w:w="1341" w:type="dxa"/>
          </w:tcPr>
          <w:p w14:paraId="21F48224" w14:textId="148968F7" w:rsidR="00877C74" w:rsidRDefault="00877C74" w:rsidP="00877C74">
            <w:pPr>
              <w:ind w:firstLine="0"/>
            </w:pPr>
            <w:r w:rsidRPr="00227EF8">
              <w:t>7 (krouž)</w:t>
            </w:r>
          </w:p>
        </w:tc>
        <w:tc>
          <w:tcPr>
            <w:tcW w:w="879" w:type="dxa"/>
          </w:tcPr>
          <w:p w14:paraId="3C315C72" w14:textId="2666EF6B" w:rsidR="00877C74" w:rsidRDefault="00877C74" w:rsidP="00877C74">
            <w:pPr>
              <w:ind w:firstLine="0"/>
            </w:pPr>
            <w:r w:rsidRPr="00BA52FC">
              <w:t>50</w:t>
            </w:r>
          </w:p>
        </w:tc>
        <w:tc>
          <w:tcPr>
            <w:tcW w:w="2102" w:type="dxa"/>
          </w:tcPr>
          <w:p w14:paraId="4CB45230" w14:textId="7545F441" w:rsidR="00877C74" w:rsidRDefault="00877C74" w:rsidP="00877C74">
            <w:pPr>
              <w:ind w:firstLine="0"/>
            </w:pPr>
            <w:r w:rsidRPr="00205FEE">
              <w:t>Člověk (B)</w:t>
            </w:r>
          </w:p>
        </w:tc>
      </w:tr>
      <w:tr w:rsidR="00877C74" w14:paraId="6A0BF02A" w14:textId="77777777" w:rsidTr="00877C74">
        <w:trPr>
          <w:jc w:val="center"/>
        </w:trPr>
        <w:tc>
          <w:tcPr>
            <w:tcW w:w="0" w:type="auto"/>
          </w:tcPr>
          <w:p w14:paraId="72062323" w14:textId="02CD1170" w:rsidR="00877C74" w:rsidRDefault="00877C74" w:rsidP="00877C74">
            <w:pPr>
              <w:ind w:firstLine="0"/>
            </w:pPr>
            <w:r w:rsidRPr="004C0199">
              <w:t>2</w:t>
            </w:r>
          </w:p>
        </w:tc>
        <w:tc>
          <w:tcPr>
            <w:tcW w:w="1340" w:type="dxa"/>
          </w:tcPr>
          <w:p w14:paraId="707EE355" w14:textId="029DFE71" w:rsidR="00877C74" w:rsidRDefault="00877C74" w:rsidP="00877C74">
            <w:pPr>
              <w:ind w:firstLine="0"/>
            </w:pPr>
            <w:r w:rsidRPr="00DC25E6">
              <w:t>Ulice A</w:t>
            </w:r>
          </w:p>
        </w:tc>
        <w:tc>
          <w:tcPr>
            <w:tcW w:w="1341" w:type="dxa"/>
          </w:tcPr>
          <w:p w14:paraId="4EE42A31" w14:textId="6EF4B3E2" w:rsidR="00877C74" w:rsidRDefault="00877C74" w:rsidP="00877C74">
            <w:pPr>
              <w:ind w:firstLine="0"/>
            </w:pPr>
            <w:r w:rsidRPr="00786ED4">
              <w:t>Krátký meč</w:t>
            </w:r>
          </w:p>
        </w:tc>
        <w:tc>
          <w:tcPr>
            <w:tcW w:w="1341" w:type="dxa"/>
          </w:tcPr>
          <w:p w14:paraId="22336C73" w14:textId="0B7D0681" w:rsidR="00877C74" w:rsidRDefault="00877C74" w:rsidP="00877C74">
            <w:pPr>
              <w:ind w:firstLine="0"/>
            </w:pPr>
            <w:r w:rsidRPr="00CA6FE5">
              <w:t>6/-1</w:t>
            </w:r>
          </w:p>
        </w:tc>
        <w:tc>
          <w:tcPr>
            <w:tcW w:w="1341" w:type="dxa"/>
          </w:tcPr>
          <w:p w14:paraId="29D438AB" w14:textId="768C8A5E" w:rsidR="00877C74" w:rsidRDefault="00877C74" w:rsidP="00877C74">
            <w:pPr>
              <w:ind w:firstLine="0"/>
            </w:pPr>
            <w:r w:rsidRPr="00227EF8">
              <w:t>4 (kož)</w:t>
            </w:r>
          </w:p>
        </w:tc>
        <w:tc>
          <w:tcPr>
            <w:tcW w:w="879" w:type="dxa"/>
          </w:tcPr>
          <w:p w14:paraId="4D8EB723" w14:textId="55FBAD8B" w:rsidR="00877C74" w:rsidRDefault="00877C74" w:rsidP="00877C74">
            <w:pPr>
              <w:ind w:firstLine="0"/>
            </w:pPr>
            <w:r w:rsidRPr="00BA52FC">
              <w:t>40</w:t>
            </w:r>
          </w:p>
        </w:tc>
        <w:tc>
          <w:tcPr>
            <w:tcW w:w="2102" w:type="dxa"/>
          </w:tcPr>
          <w:p w14:paraId="77148A56" w14:textId="17B85EAC" w:rsidR="00877C74" w:rsidRDefault="00877C74" w:rsidP="00877C74">
            <w:pPr>
              <w:ind w:firstLine="0"/>
            </w:pPr>
            <w:r w:rsidRPr="00205FEE">
              <w:t>Hobit (A)</w:t>
            </w:r>
          </w:p>
        </w:tc>
      </w:tr>
      <w:tr w:rsidR="00877C74" w14:paraId="4175F6D4" w14:textId="77777777" w:rsidTr="00877C74">
        <w:trPr>
          <w:jc w:val="center"/>
        </w:trPr>
        <w:tc>
          <w:tcPr>
            <w:tcW w:w="0" w:type="auto"/>
          </w:tcPr>
          <w:p w14:paraId="67095CE3" w14:textId="1022BA8D" w:rsidR="00877C74" w:rsidRDefault="00877C74" w:rsidP="00877C74">
            <w:pPr>
              <w:ind w:firstLine="0"/>
            </w:pPr>
            <w:r w:rsidRPr="004C0199">
              <w:t>3</w:t>
            </w:r>
          </w:p>
        </w:tc>
        <w:tc>
          <w:tcPr>
            <w:tcW w:w="1340" w:type="dxa"/>
          </w:tcPr>
          <w:p w14:paraId="6D3D644D" w14:textId="0236D49A" w:rsidR="00877C74" w:rsidRDefault="00877C74" w:rsidP="00877C74">
            <w:pPr>
              <w:ind w:firstLine="0"/>
            </w:pPr>
            <w:r w:rsidRPr="00DC25E6">
              <w:t>Vchod</w:t>
            </w:r>
          </w:p>
        </w:tc>
        <w:tc>
          <w:tcPr>
            <w:tcW w:w="1341" w:type="dxa"/>
          </w:tcPr>
          <w:p w14:paraId="673DD721" w14:textId="3CA5E12F" w:rsidR="00877C74" w:rsidRDefault="00877C74" w:rsidP="00877C74">
            <w:pPr>
              <w:ind w:firstLine="0"/>
            </w:pPr>
            <w:r w:rsidRPr="00786ED4">
              <w:t>Kopí</w:t>
            </w:r>
          </w:p>
        </w:tc>
        <w:tc>
          <w:tcPr>
            <w:tcW w:w="1341" w:type="dxa"/>
          </w:tcPr>
          <w:p w14:paraId="4A730240" w14:textId="566F4819" w:rsidR="00877C74" w:rsidRDefault="00877C74" w:rsidP="00877C74">
            <w:pPr>
              <w:ind w:firstLine="0"/>
            </w:pPr>
            <w:r w:rsidRPr="00CA6FE5">
              <w:t>7/0</w:t>
            </w:r>
          </w:p>
        </w:tc>
        <w:tc>
          <w:tcPr>
            <w:tcW w:w="1341" w:type="dxa"/>
          </w:tcPr>
          <w:p w14:paraId="392A355B" w14:textId="08A532A9" w:rsidR="00877C74" w:rsidRDefault="00877C74" w:rsidP="00877C74">
            <w:pPr>
              <w:ind w:firstLine="0"/>
            </w:pPr>
            <w:r w:rsidRPr="00227EF8">
              <w:t>4 (šupin)</w:t>
            </w:r>
          </w:p>
        </w:tc>
        <w:tc>
          <w:tcPr>
            <w:tcW w:w="879" w:type="dxa"/>
          </w:tcPr>
          <w:p w14:paraId="234DB150" w14:textId="333D86E3" w:rsidR="00877C74" w:rsidRDefault="00877C74" w:rsidP="00877C74">
            <w:pPr>
              <w:ind w:firstLine="0"/>
            </w:pPr>
            <w:r w:rsidRPr="00BA52FC">
              <w:t>60</w:t>
            </w:r>
          </w:p>
        </w:tc>
        <w:tc>
          <w:tcPr>
            <w:tcW w:w="2102" w:type="dxa"/>
          </w:tcPr>
          <w:p w14:paraId="769807F3" w14:textId="1714A61B" w:rsidR="00877C74" w:rsidRDefault="00877C74" w:rsidP="00877C74">
            <w:pPr>
              <w:ind w:firstLine="0"/>
            </w:pPr>
            <w:r w:rsidRPr="00205FEE">
              <w:t>Barbar (B)</w:t>
            </w:r>
          </w:p>
        </w:tc>
      </w:tr>
      <w:tr w:rsidR="00877C74" w14:paraId="4CFB2DF4" w14:textId="77777777" w:rsidTr="00877C74">
        <w:trPr>
          <w:jc w:val="center"/>
        </w:trPr>
        <w:tc>
          <w:tcPr>
            <w:tcW w:w="0" w:type="auto"/>
          </w:tcPr>
          <w:p w14:paraId="658AFF1A" w14:textId="1F5B63EE" w:rsidR="00877C74" w:rsidRDefault="00877C74" w:rsidP="00877C74">
            <w:pPr>
              <w:ind w:firstLine="0"/>
            </w:pPr>
            <w:r w:rsidRPr="004C0199">
              <w:t>4</w:t>
            </w:r>
          </w:p>
        </w:tc>
        <w:tc>
          <w:tcPr>
            <w:tcW w:w="1340" w:type="dxa"/>
          </w:tcPr>
          <w:p w14:paraId="20696B5A" w14:textId="0C86B71F" w:rsidR="00877C74" w:rsidRDefault="00877C74" w:rsidP="00877C74">
            <w:pPr>
              <w:ind w:firstLine="0"/>
            </w:pPr>
            <w:r w:rsidRPr="00DC25E6">
              <w:t>Vchod</w:t>
            </w:r>
          </w:p>
        </w:tc>
        <w:tc>
          <w:tcPr>
            <w:tcW w:w="1341" w:type="dxa"/>
          </w:tcPr>
          <w:p w14:paraId="07482C8C" w14:textId="42BC9A1F" w:rsidR="00877C74" w:rsidRDefault="00877C74" w:rsidP="00877C74">
            <w:pPr>
              <w:ind w:firstLine="0"/>
            </w:pPr>
            <w:r w:rsidRPr="00786ED4">
              <w:t>Krátký meč</w:t>
            </w:r>
          </w:p>
        </w:tc>
        <w:tc>
          <w:tcPr>
            <w:tcW w:w="1341" w:type="dxa"/>
          </w:tcPr>
          <w:p w14:paraId="76E1A9F5" w14:textId="062DBAA2" w:rsidR="00877C74" w:rsidRDefault="00877C74" w:rsidP="00877C74">
            <w:pPr>
              <w:ind w:firstLine="0"/>
            </w:pPr>
            <w:r w:rsidRPr="00CA6FE5">
              <w:t>7-1</w:t>
            </w:r>
          </w:p>
        </w:tc>
        <w:tc>
          <w:tcPr>
            <w:tcW w:w="1341" w:type="dxa"/>
          </w:tcPr>
          <w:p w14:paraId="4A42178F" w14:textId="44953045" w:rsidR="00877C74" w:rsidRDefault="00877C74" w:rsidP="00877C74">
            <w:pPr>
              <w:ind w:firstLine="0"/>
            </w:pPr>
            <w:r w:rsidRPr="00227EF8">
              <w:t>5 (šupin)</w:t>
            </w:r>
          </w:p>
        </w:tc>
        <w:tc>
          <w:tcPr>
            <w:tcW w:w="879" w:type="dxa"/>
          </w:tcPr>
          <w:p w14:paraId="648EB704" w14:textId="5A6C80B0" w:rsidR="00877C74" w:rsidRDefault="00877C74" w:rsidP="00877C74">
            <w:pPr>
              <w:ind w:firstLine="0"/>
            </w:pPr>
            <w:r w:rsidRPr="00BA52FC">
              <w:t>50</w:t>
            </w:r>
          </w:p>
        </w:tc>
        <w:tc>
          <w:tcPr>
            <w:tcW w:w="2102" w:type="dxa"/>
          </w:tcPr>
          <w:p w14:paraId="52100E23" w14:textId="0E352770" w:rsidR="00877C74" w:rsidRDefault="00877C74" w:rsidP="00877C74">
            <w:pPr>
              <w:ind w:firstLine="0"/>
            </w:pPr>
            <w:r w:rsidRPr="00205FEE">
              <w:t>Člověk (B) - velitel</w:t>
            </w:r>
          </w:p>
        </w:tc>
      </w:tr>
      <w:tr w:rsidR="00877C74" w14:paraId="1A91185B" w14:textId="77777777" w:rsidTr="00877C74">
        <w:trPr>
          <w:jc w:val="center"/>
        </w:trPr>
        <w:tc>
          <w:tcPr>
            <w:tcW w:w="0" w:type="auto"/>
          </w:tcPr>
          <w:p w14:paraId="5B1ED04B" w14:textId="10156E7E" w:rsidR="00877C74" w:rsidRDefault="00877C74" w:rsidP="00877C74">
            <w:pPr>
              <w:ind w:firstLine="0"/>
            </w:pPr>
            <w:r w:rsidRPr="004C0199">
              <w:t>5</w:t>
            </w:r>
          </w:p>
        </w:tc>
        <w:tc>
          <w:tcPr>
            <w:tcW w:w="1340" w:type="dxa"/>
          </w:tcPr>
          <w:p w14:paraId="4829A13E" w14:textId="272BD9F4" w:rsidR="00877C74" w:rsidRDefault="00877C74" w:rsidP="00877C74">
            <w:pPr>
              <w:ind w:firstLine="0"/>
            </w:pPr>
            <w:r w:rsidRPr="00DC25E6">
              <w:t>Vchod</w:t>
            </w:r>
          </w:p>
        </w:tc>
        <w:tc>
          <w:tcPr>
            <w:tcW w:w="1341" w:type="dxa"/>
          </w:tcPr>
          <w:p w14:paraId="001B92C1" w14:textId="58716D21" w:rsidR="00877C74" w:rsidRDefault="00877C74" w:rsidP="00877C74">
            <w:pPr>
              <w:ind w:firstLine="0"/>
            </w:pPr>
            <w:r w:rsidRPr="00786ED4">
              <w:t>Sekera</w:t>
            </w:r>
          </w:p>
        </w:tc>
        <w:tc>
          <w:tcPr>
            <w:tcW w:w="1341" w:type="dxa"/>
          </w:tcPr>
          <w:p w14:paraId="3CD9B7AD" w14:textId="235D7A46" w:rsidR="00877C74" w:rsidRDefault="00877C74" w:rsidP="00877C74">
            <w:pPr>
              <w:ind w:firstLine="0"/>
            </w:pPr>
            <w:r w:rsidRPr="00CA6FE5">
              <w:t>5/+1</w:t>
            </w:r>
          </w:p>
        </w:tc>
        <w:tc>
          <w:tcPr>
            <w:tcW w:w="1341" w:type="dxa"/>
          </w:tcPr>
          <w:p w14:paraId="07683F38" w14:textId="2A69ADB8" w:rsidR="00877C74" w:rsidRDefault="00877C74" w:rsidP="00877C74">
            <w:pPr>
              <w:ind w:firstLine="0"/>
            </w:pPr>
            <w:r w:rsidRPr="00227EF8">
              <w:t>7 (krouž)</w:t>
            </w:r>
          </w:p>
        </w:tc>
        <w:tc>
          <w:tcPr>
            <w:tcW w:w="879" w:type="dxa"/>
          </w:tcPr>
          <w:p w14:paraId="454E0143" w14:textId="0F91D20E" w:rsidR="00877C74" w:rsidRDefault="00877C74" w:rsidP="00877C74">
            <w:pPr>
              <w:ind w:firstLine="0"/>
            </w:pPr>
            <w:r w:rsidRPr="00BA52FC">
              <w:t>60</w:t>
            </w:r>
          </w:p>
        </w:tc>
        <w:tc>
          <w:tcPr>
            <w:tcW w:w="2102" w:type="dxa"/>
          </w:tcPr>
          <w:p w14:paraId="5C9350D6" w14:textId="2836AE0F" w:rsidR="00877C74" w:rsidRDefault="00877C74" w:rsidP="00877C74">
            <w:pPr>
              <w:ind w:firstLine="0"/>
            </w:pPr>
            <w:r w:rsidRPr="00205FEE">
              <w:t>Trpaslík (A)</w:t>
            </w:r>
          </w:p>
        </w:tc>
      </w:tr>
      <w:tr w:rsidR="00877C74" w14:paraId="04A46780" w14:textId="77777777" w:rsidTr="00877C74">
        <w:trPr>
          <w:jc w:val="center"/>
        </w:trPr>
        <w:tc>
          <w:tcPr>
            <w:tcW w:w="0" w:type="auto"/>
          </w:tcPr>
          <w:p w14:paraId="4B602324" w14:textId="213C80C3" w:rsidR="00877C74" w:rsidRDefault="00877C74" w:rsidP="00877C74">
            <w:pPr>
              <w:ind w:firstLine="0"/>
            </w:pPr>
            <w:r w:rsidRPr="004C0199">
              <w:t>6</w:t>
            </w:r>
          </w:p>
        </w:tc>
        <w:tc>
          <w:tcPr>
            <w:tcW w:w="1340" w:type="dxa"/>
          </w:tcPr>
          <w:p w14:paraId="4230EBE0" w14:textId="5855329C" w:rsidR="00877C74" w:rsidRDefault="00877C74" w:rsidP="00877C74">
            <w:pPr>
              <w:ind w:firstLine="0"/>
            </w:pPr>
            <w:r w:rsidRPr="00DC25E6">
              <w:t>Ulice B</w:t>
            </w:r>
          </w:p>
        </w:tc>
        <w:tc>
          <w:tcPr>
            <w:tcW w:w="1341" w:type="dxa"/>
          </w:tcPr>
          <w:p w14:paraId="69D5DB5F" w14:textId="12746AF9" w:rsidR="00877C74" w:rsidRDefault="00877C74" w:rsidP="00877C74">
            <w:pPr>
              <w:ind w:firstLine="0"/>
            </w:pPr>
            <w:r w:rsidRPr="00786ED4">
              <w:t>Sekera</w:t>
            </w:r>
          </w:p>
        </w:tc>
        <w:tc>
          <w:tcPr>
            <w:tcW w:w="1341" w:type="dxa"/>
          </w:tcPr>
          <w:p w14:paraId="4C4DB409" w14:textId="5428835B" w:rsidR="00877C74" w:rsidRDefault="00877C74" w:rsidP="00877C74">
            <w:pPr>
              <w:ind w:firstLine="0"/>
            </w:pPr>
            <w:r w:rsidRPr="00CA6FE5">
              <w:t>6/+1</w:t>
            </w:r>
          </w:p>
        </w:tc>
        <w:tc>
          <w:tcPr>
            <w:tcW w:w="1341" w:type="dxa"/>
          </w:tcPr>
          <w:p w14:paraId="5C00A605" w14:textId="333A3FD7" w:rsidR="00877C74" w:rsidRDefault="00877C74" w:rsidP="00877C74">
            <w:pPr>
              <w:ind w:firstLine="0"/>
            </w:pPr>
            <w:r w:rsidRPr="00227EF8">
              <w:t>4 (kož)</w:t>
            </w:r>
          </w:p>
        </w:tc>
        <w:tc>
          <w:tcPr>
            <w:tcW w:w="879" w:type="dxa"/>
          </w:tcPr>
          <w:p w14:paraId="1FEDE51C" w14:textId="68342F10" w:rsidR="00877C74" w:rsidRDefault="00877C74" w:rsidP="00877C74">
            <w:pPr>
              <w:ind w:firstLine="0"/>
            </w:pPr>
            <w:r w:rsidRPr="00BA52FC">
              <w:t>50</w:t>
            </w:r>
          </w:p>
        </w:tc>
        <w:tc>
          <w:tcPr>
            <w:tcW w:w="2102" w:type="dxa"/>
          </w:tcPr>
          <w:p w14:paraId="047B2E1B" w14:textId="54C03C08" w:rsidR="00877C74" w:rsidRDefault="00877C74" w:rsidP="00877C74">
            <w:pPr>
              <w:ind w:firstLine="0"/>
            </w:pPr>
            <w:r w:rsidRPr="00205FEE">
              <w:t>Trpaslík (A)</w:t>
            </w:r>
          </w:p>
        </w:tc>
      </w:tr>
      <w:tr w:rsidR="00877C74" w14:paraId="1396C851" w14:textId="77777777" w:rsidTr="00877C74">
        <w:trPr>
          <w:jc w:val="center"/>
        </w:trPr>
        <w:tc>
          <w:tcPr>
            <w:tcW w:w="0" w:type="auto"/>
          </w:tcPr>
          <w:p w14:paraId="32235AFD" w14:textId="29247A07" w:rsidR="00877C74" w:rsidRDefault="00877C74" w:rsidP="00877C74">
            <w:pPr>
              <w:ind w:firstLine="0"/>
            </w:pPr>
            <w:r w:rsidRPr="004C0199">
              <w:t>7</w:t>
            </w:r>
          </w:p>
        </w:tc>
        <w:tc>
          <w:tcPr>
            <w:tcW w:w="1340" w:type="dxa"/>
          </w:tcPr>
          <w:p w14:paraId="11666C50" w14:textId="5783718C" w:rsidR="00877C74" w:rsidRDefault="00877C74" w:rsidP="00877C74">
            <w:pPr>
              <w:ind w:firstLine="0"/>
            </w:pPr>
            <w:r w:rsidRPr="00DC25E6">
              <w:t>Ulice B</w:t>
            </w:r>
          </w:p>
        </w:tc>
        <w:tc>
          <w:tcPr>
            <w:tcW w:w="1341" w:type="dxa"/>
          </w:tcPr>
          <w:p w14:paraId="2155E8B8" w14:textId="1738A016" w:rsidR="00877C74" w:rsidRDefault="00877C74" w:rsidP="00877C74">
            <w:pPr>
              <w:ind w:firstLine="0"/>
            </w:pPr>
            <w:r w:rsidRPr="00786ED4">
              <w:t>Šavle</w:t>
            </w:r>
          </w:p>
        </w:tc>
        <w:tc>
          <w:tcPr>
            <w:tcW w:w="1341" w:type="dxa"/>
          </w:tcPr>
          <w:p w14:paraId="77CDA266" w14:textId="31440F2E" w:rsidR="00877C74" w:rsidRDefault="00877C74" w:rsidP="00877C74">
            <w:pPr>
              <w:ind w:firstLine="0"/>
            </w:pPr>
            <w:r w:rsidRPr="00CA6FE5">
              <w:t>7/+2</w:t>
            </w:r>
          </w:p>
        </w:tc>
        <w:tc>
          <w:tcPr>
            <w:tcW w:w="1341" w:type="dxa"/>
          </w:tcPr>
          <w:p w14:paraId="26DC0ECE" w14:textId="5CAFE655" w:rsidR="00877C74" w:rsidRDefault="00877C74" w:rsidP="00877C74">
            <w:pPr>
              <w:ind w:firstLine="0"/>
            </w:pPr>
            <w:r w:rsidRPr="00227EF8">
              <w:t>5 (šupin)</w:t>
            </w:r>
          </w:p>
        </w:tc>
        <w:tc>
          <w:tcPr>
            <w:tcW w:w="879" w:type="dxa"/>
          </w:tcPr>
          <w:p w14:paraId="6330B01A" w14:textId="34FE59B2" w:rsidR="00877C74" w:rsidRDefault="00877C74" w:rsidP="00877C74">
            <w:pPr>
              <w:ind w:firstLine="0"/>
            </w:pPr>
            <w:r w:rsidRPr="00BA52FC">
              <w:t>60</w:t>
            </w:r>
          </w:p>
        </w:tc>
        <w:tc>
          <w:tcPr>
            <w:tcW w:w="2102" w:type="dxa"/>
          </w:tcPr>
          <w:p w14:paraId="5DE0C948" w14:textId="6DCBDCCA" w:rsidR="00877C74" w:rsidRDefault="00877C74" w:rsidP="00877C74">
            <w:pPr>
              <w:ind w:firstLine="0"/>
            </w:pPr>
            <w:r w:rsidRPr="00205FEE">
              <w:t>Člověk (A)</w:t>
            </w:r>
          </w:p>
        </w:tc>
      </w:tr>
      <w:tr w:rsidR="00877C74" w14:paraId="47BB4C3C" w14:textId="77777777" w:rsidTr="00877C74">
        <w:trPr>
          <w:jc w:val="center"/>
        </w:trPr>
        <w:tc>
          <w:tcPr>
            <w:tcW w:w="0" w:type="auto"/>
          </w:tcPr>
          <w:p w14:paraId="1A8F9A41" w14:textId="776A396E" w:rsidR="00877C74" w:rsidRDefault="00877C74" w:rsidP="00877C74">
            <w:pPr>
              <w:ind w:firstLine="0"/>
            </w:pPr>
            <w:r w:rsidRPr="004C0199">
              <w:t>8</w:t>
            </w:r>
          </w:p>
        </w:tc>
        <w:tc>
          <w:tcPr>
            <w:tcW w:w="1340" w:type="dxa"/>
          </w:tcPr>
          <w:p w14:paraId="121D6664" w14:textId="68A7F0C2" w:rsidR="00877C74" w:rsidRDefault="00877C74" w:rsidP="00877C74">
            <w:pPr>
              <w:ind w:firstLine="0"/>
            </w:pPr>
            <w:r w:rsidRPr="00DC25E6">
              <w:t>Žebřík</w:t>
            </w:r>
          </w:p>
        </w:tc>
        <w:tc>
          <w:tcPr>
            <w:tcW w:w="1341" w:type="dxa"/>
          </w:tcPr>
          <w:p w14:paraId="0CEDB557" w14:textId="7262265C" w:rsidR="00877C74" w:rsidRDefault="00877C74" w:rsidP="00877C74">
            <w:pPr>
              <w:ind w:firstLine="0"/>
            </w:pPr>
            <w:r w:rsidRPr="00786ED4">
              <w:t>Palcát</w:t>
            </w:r>
          </w:p>
        </w:tc>
        <w:tc>
          <w:tcPr>
            <w:tcW w:w="1341" w:type="dxa"/>
          </w:tcPr>
          <w:p w14:paraId="16528820" w14:textId="1B071860" w:rsidR="00877C74" w:rsidRDefault="00877C74" w:rsidP="00877C74">
            <w:pPr>
              <w:ind w:firstLine="0"/>
            </w:pPr>
            <w:r w:rsidRPr="00CA6FE5">
              <w:t>5/+1</w:t>
            </w:r>
          </w:p>
        </w:tc>
        <w:tc>
          <w:tcPr>
            <w:tcW w:w="1341" w:type="dxa"/>
          </w:tcPr>
          <w:p w14:paraId="773CEBF8" w14:textId="632432CD" w:rsidR="00877C74" w:rsidRDefault="00877C74" w:rsidP="00877C74">
            <w:pPr>
              <w:ind w:firstLine="0"/>
            </w:pPr>
            <w:r w:rsidRPr="00227EF8">
              <w:t>7 (krouž)</w:t>
            </w:r>
          </w:p>
        </w:tc>
        <w:tc>
          <w:tcPr>
            <w:tcW w:w="879" w:type="dxa"/>
          </w:tcPr>
          <w:p w14:paraId="773579B5" w14:textId="1CC3D630" w:rsidR="00877C74" w:rsidRDefault="00877C74" w:rsidP="00877C74">
            <w:pPr>
              <w:ind w:firstLine="0"/>
            </w:pPr>
            <w:r w:rsidRPr="00BA52FC">
              <w:t>70</w:t>
            </w:r>
          </w:p>
        </w:tc>
        <w:tc>
          <w:tcPr>
            <w:tcW w:w="2102" w:type="dxa"/>
          </w:tcPr>
          <w:p w14:paraId="598B1541" w14:textId="40E22213" w:rsidR="00877C74" w:rsidRDefault="00877C74" w:rsidP="00877C74">
            <w:pPr>
              <w:ind w:firstLine="0"/>
            </w:pPr>
            <w:r w:rsidRPr="00205FEE">
              <w:t>Kroll (C)</w:t>
            </w:r>
          </w:p>
        </w:tc>
      </w:tr>
      <w:tr w:rsidR="00877C74" w14:paraId="2105B2A7" w14:textId="77777777" w:rsidTr="00877C74">
        <w:trPr>
          <w:jc w:val="center"/>
        </w:trPr>
        <w:tc>
          <w:tcPr>
            <w:tcW w:w="0" w:type="auto"/>
          </w:tcPr>
          <w:p w14:paraId="776869AB" w14:textId="412A1777" w:rsidR="00877C74" w:rsidRDefault="00877C74" w:rsidP="00877C74">
            <w:pPr>
              <w:ind w:firstLine="0"/>
            </w:pPr>
            <w:r w:rsidRPr="004C0199">
              <w:t>9</w:t>
            </w:r>
          </w:p>
        </w:tc>
        <w:tc>
          <w:tcPr>
            <w:tcW w:w="1340" w:type="dxa"/>
          </w:tcPr>
          <w:p w14:paraId="7BAAB715" w14:textId="0DCC27B5" w:rsidR="00877C74" w:rsidRDefault="00877C74" w:rsidP="00877C74">
            <w:pPr>
              <w:ind w:firstLine="0"/>
            </w:pPr>
            <w:r w:rsidRPr="00DC25E6">
              <w:t>Žebřík</w:t>
            </w:r>
          </w:p>
        </w:tc>
        <w:tc>
          <w:tcPr>
            <w:tcW w:w="1341" w:type="dxa"/>
          </w:tcPr>
          <w:p w14:paraId="5F3EAB78" w14:textId="3A66845E" w:rsidR="00877C74" w:rsidRDefault="00877C74" w:rsidP="00877C74">
            <w:pPr>
              <w:ind w:firstLine="0"/>
            </w:pPr>
            <w:r w:rsidRPr="00786ED4">
              <w:t>Krátký meč</w:t>
            </w:r>
          </w:p>
        </w:tc>
        <w:tc>
          <w:tcPr>
            <w:tcW w:w="1341" w:type="dxa"/>
          </w:tcPr>
          <w:p w14:paraId="02450AC4" w14:textId="7A3EEB58" w:rsidR="00877C74" w:rsidRDefault="00877C74" w:rsidP="00877C74">
            <w:pPr>
              <w:ind w:firstLine="0"/>
            </w:pPr>
            <w:r w:rsidRPr="00CA6FE5">
              <w:t>5/-1</w:t>
            </w:r>
          </w:p>
        </w:tc>
        <w:tc>
          <w:tcPr>
            <w:tcW w:w="1341" w:type="dxa"/>
          </w:tcPr>
          <w:p w14:paraId="2DBAB175" w14:textId="7EBDE033" w:rsidR="00877C74" w:rsidRDefault="00877C74" w:rsidP="00877C74">
            <w:pPr>
              <w:ind w:firstLine="0"/>
            </w:pPr>
            <w:r w:rsidRPr="00227EF8">
              <w:t>4 (šupin)</w:t>
            </w:r>
          </w:p>
        </w:tc>
        <w:tc>
          <w:tcPr>
            <w:tcW w:w="879" w:type="dxa"/>
          </w:tcPr>
          <w:p w14:paraId="6E36AE72" w14:textId="1FFC9EB8" w:rsidR="00877C74" w:rsidRDefault="00877C74" w:rsidP="00877C74">
            <w:pPr>
              <w:ind w:firstLine="0"/>
            </w:pPr>
            <w:r w:rsidRPr="00BA52FC">
              <w:t>40</w:t>
            </w:r>
          </w:p>
        </w:tc>
        <w:tc>
          <w:tcPr>
            <w:tcW w:w="2102" w:type="dxa"/>
          </w:tcPr>
          <w:p w14:paraId="42CF2D32" w14:textId="3E4213EF" w:rsidR="00877C74" w:rsidRDefault="00877C74" w:rsidP="00877C74">
            <w:pPr>
              <w:ind w:firstLine="0"/>
            </w:pPr>
            <w:r w:rsidRPr="00205FEE">
              <w:t>Elf (B)</w:t>
            </w:r>
          </w:p>
        </w:tc>
      </w:tr>
      <w:tr w:rsidR="00877C74" w14:paraId="08B2F084" w14:textId="77777777" w:rsidTr="00877C74">
        <w:trPr>
          <w:jc w:val="center"/>
        </w:trPr>
        <w:tc>
          <w:tcPr>
            <w:tcW w:w="0" w:type="auto"/>
          </w:tcPr>
          <w:p w14:paraId="72A38230" w14:textId="06D2F64B" w:rsidR="00877C74" w:rsidRDefault="00877C74" w:rsidP="00877C74">
            <w:pPr>
              <w:ind w:firstLine="0"/>
            </w:pPr>
            <w:r w:rsidRPr="004C0199">
              <w:t>10</w:t>
            </w:r>
          </w:p>
        </w:tc>
        <w:tc>
          <w:tcPr>
            <w:tcW w:w="1340" w:type="dxa"/>
          </w:tcPr>
          <w:p w14:paraId="05C65D42" w14:textId="6C1C0D70" w:rsidR="00877C74" w:rsidRDefault="00877C74" w:rsidP="00877C74">
            <w:pPr>
              <w:ind w:firstLine="0"/>
            </w:pPr>
            <w:r w:rsidRPr="00DC25E6">
              <w:t>Žebřík</w:t>
            </w:r>
          </w:p>
        </w:tc>
        <w:tc>
          <w:tcPr>
            <w:tcW w:w="1341" w:type="dxa"/>
          </w:tcPr>
          <w:p w14:paraId="25F45D28" w14:textId="09F0E830" w:rsidR="00877C74" w:rsidRDefault="00877C74" w:rsidP="00877C74">
            <w:pPr>
              <w:ind w:firstLine="0"/>
            </w:pPr>
            <w:r w:rsidRPr="00786ED4">
              <w:t>Obušek</w:t>
            </w:r>
          </w:p>
        </w:tc>
        <w:tc>
          <w:tcPr>
            <w:tcW w:w="1341" w:type="dxa"/>
          </w:tcPr>
          <w:p w14:paraId="2AA69981" w14:textId="5AD79251" w:rsidR="00877C74" w:rsidRDefault="00877C74" w:rsidP="00877C74">
            <w:pPr>
              <w:ind w:firstLine="0"/>
            </w:pPr>
            <w:r w:rsidRPr="00CA6FE5">
              <w:t>6/-2</w:t>
            </w:r>
          </w:p>
        </w:tc>
        <w:tc>
          <w:tcPr>
            <w:tcW w:w="1341" w:type="dxa"/>
          </w:tcPr>
          <w:p w14:paraId="545BB8C3" w14:textId="554EFCC9" w:rsidR="00877C74" w:rsidRDefault="00877C74" w:rsidP="00877C74">
            <w:pPr>
              <w:ind w:firstLine="0"/>
            </w:pPr>
            <w:r w:rsidRPr="00227EF8">
              <w:t>3 (vycp)</w:t>
            </w:r>
          </w:p>
        </w:tc>
        <w:tc>
          <w:tcPr>
            <w:tcW w:w="879" w:type="dxa"/>
          </w:tcPr>
          <w:p w14:paraId="5DCBF4F1" w14:textId="3961C3EC" w:rsidR="00877C74" w:rsidRDefault="00877C74" w:rsidP="00877C74">
            <w:pPr>
              <w:ind w:firstLine="0"/>
            </w:pPr>
            <w:r w:rsidRPr="00BA52FC">
              <w:t>30</w:t>
            </w:r>
          </w:p>
        </w:tc>
        <w:tc>
          <w:tcPr>
            <w:tcW w:w="2102" w:type="dxa"/>
          </w:tcPr>
          <w:p w14:paraId="7480B52A" w14:textId="08039A49" w:rsidR="00877C74" w:rsidRDefault="00877C74" w:rsidP="00877C74">
            <w:pPr>
              <w:ind w:firstLine="0"/>
            </w:pPr>
            <w:r w:rsidRPr="00205FEE">
              <w:t>Kudůk (A)</w:t>
            </w:r>
          </w:p>
        </w:tc>
      </w:tr>
      <w:tr w:rsidR="00877C74" w14:paraId="1D3A1BC9" w14:textId="77777777" w:rsidTr="00877C74">
        <w:trPr>
          <w:jc w:val="center"/>
        </w:trPr>
        <w:tc>
          <w:tcPr>
            <w:tcW w:w="0" w:type="auto"/>
          </w:tcPr>
          <w:p w14:paraId="53C1ACED" w14:textId="663F485A" w:rsidR="00877C74" w:rsidRDefault="00877C74" w:rsidP="00877C74">
            <w:pPr>
              <w:ind w:firstLine="0"/>
            </w:pPr>
            <w:r w:rsidRPr="004C0199">
              <w:t>11</w:t>
            </w:r>
          </w:p>
        </w:tc>
        <w:tc>
          <w:tcPr>
            <w:tcW w:w="1340" w:type="dxa"/>
          </w:tcPr>
          <w:p w14:paraId="4813EA0C" w14:textId="0B3C74DB" w:rsidR="00877C74" w:rsidRDefault="00877C74" w:rsidP="00877C74">
            <w:pPr>
              <w:ind w:firstLine="0"/>
            </w:pPr>
            <w:r w:rsidRPr="00DC25E6">
              <w:t>Dvorek</w:t>
            </w:r>
          </w:p>
        </w:tc>
        <w:tc>
          <w:tcPr>
            <w:tcW w:w="1341" w:type="dxa"/>
          </w:tcPr>
          <w:p w14:paraId="3F06A20E" w14:textId="7A082B56" w:rsidR="00877C74" w:rsidRDefault="00877C74" w:rsidP="00877C74">
            <w:pPr>
              <w:ind w:firstLine="0"/>
            </w:pPr>
            <w:r w:rsidRPr="00786ED4">
              <w:t>Dlouhý meč</w:t>
            </w:r>
          </w:p>
        </w:tc>
        <w:tc>
          <w:tcPr>
            <w:tcW w:w="1341" w:type="dxa"/>
          </w:tcPr>
          <w:p w14:paraId="7C83C8CD" w14:textId="1B15174D" w:rsidR="00877C74" w:rsidRDefault="00877C74" w:rsidP="00877C74">
            <w:pPr>
              <w:ind w:firstLine="0"/>
            </w:pPr>
            <w:r w:rsidRPr="00CA6FE5">
              <w:t>10/-1</w:t>
            </w:r>
          </w:p>
        </w:tc>
        <w:tc>
          <w:tcPr>
            <w:tcW w:w="1341" w:type="dxa"/>
          </w:tcPr>
          <w:p w14:paraId="66BB58E1" w14:textId="52449963" w:rsidR="00877C74" w:rsidRDefault="00877C74" w:rsidP="00877C74">
            <w:pPr>
              <w:ind w:firstLine="0"/>
            </w:pPr>
            <w:r w:rsidRPr="00227EF8">
              <w:t>6 (krouž)</w:t>
            </w:r>
          </w:p>
        </w:tc>
        <w:tc>
          <w:tcPr>
            <w:tcW w:w="879" w:type="dxa"/>
          </w:tcPr>
          <w:p w14:paraId="3C4DAC0B" w14:textId="76A60EB8" w:rsidR="00877C74" w:rsidRDefault="00877C74" w:rsidP="00877C74">
            <w:pPr>
              <w:ind w:firstLine="0"/>
            </w:pPr>
            <w:r w:rsidRPr="00BA52FC">
              <w:t>50</w:t>
            </w:r>
          </w:p>
        </w:tc>
        <w:tc>
          <w:tcPr>
            <w:tcW w:w="2102" w:type="dxa"/>
          </w:tcPr>
          <w:p w14:paraId="0ACE08F3" w14:textId="0D428990" w:rsidR="00877C74" w:rsidRDefault="00877C74" w:rsidP="00877C74">
            <w:pPr>
              <w:ind w:firstLine="0"/>
            </w:pPr>
            <w:r w:rsidRPr="00205FEE">
              <w:t>Elf (B)</w:t>
            </w:r>
          </w:p>
        </w:tc>
      </w:tr>
      <w:tr w:rsidR="00877C74" w14:paraId="1E2C235E" w14:textId="77777777" w:rsidTr="00877C74">
        <w:trPr>
          <w:jc w:val="center"/>
        </w:trPr>
        <w:tc>
          <w:tcPr>
            <w:tcW w:w="0" w:type="auto"/>
          </w:tcPr>
          <w:p w14:paraId="5948A8C3" w14:textId="24C78BE0" w:rsidR="00877C74" w:rsidRDefault="00877C74" w:rsidP="00877C74">
            <w:pPr>
              <w:ind w:firstLine="0"/>
            </w:pPr>
            <w:r w:rsidRPr="004C0199">
              <w:t>12</w:t>
            </w:r>
          </w:p>
        </w:tc>
        <w:tc>
          <w:tcPr>
            <w:tcW w:w="1340" w:type="dxa"/>
          </w:tcPr>
          <w:p w14:paraId="537F2A43" w14:textId="295BB014" w:rsidR="00877C74" w:rsidRDefault="00877C74" w:rsidP="00877C74">
            <w:pPr>
              <w:ind w:firstLine="0"/>
            </w:pPr>
            <w:r w:rsidRPr="00DC25E6">
              <w:t>Dvorek</w:t>
            </w:r>
          </w:p>
        </w:tc>
        <w:tc>
          <w:tcPr>
            <w:tcW w:w="1341" w:type="dxa"/>
          </w:tcPr>
          <w:p w14:paraId="50853BFB" w14:textId="26738166" w:rsidR="00877C74" w:rsidRDefault="00877C74" w:rsidP="00877C74">
            <w:pPr>
              <w:ind w:firstLine="0"/>
            </w:pPr>
            <w:r w:rsidRPr="00786ED4">
              <w:t>Sekera</w:t>
            </w:r>
          </w:p>
        </w:tc>
        <w:tc>
          <w:tcPr>
            <w:tcW w:w="1341" w:type="dxa"/>
          </w:tcPr>
          <w:p w14:paraId="225AFEC0" w14:textId="132BB1B4" w:rsidR="00877C74" w:rsidRDefault="00877C74" w:rsidP="00877C74">
            <w:pPr>
              <w:ind w:firstLine="0"/>
            </w:pPr>
            <w:r w:rsidRPr="00CA6FE5">
              <w:t>4/+1</w:t>
            </w:r>
          </w:p>
        </w:tc>
        <w:tc>
          <w:tcPr>
            <w:tcW w:w="1341" w:type="dxa"/>
          </w:tcPr>
          <w:p w14:paraId="17EBDB2D" w14:textId="2CBD5A29" w:rsidR="00877C74" w:rsidRDefault="00877C74" w:rsidP="00877C74">
            <w:pPr>
              <w:ind w:firstLine="0"/>
            </w:pPr>
            <w:r w:rsidRPr="00227EF8">
              <w:t>5 (kož)</w:t>
            </w:r>
          </w:p>
        </w:tc>
        <w:tc>
          <w:tcPr>
            <w:tcW w:w="879" w:type="dxa"/>
          </w:tcPr>
          <w:p w14:paraId="4E441581" w14:textId="5B8FAED0" w:rsidR="00877C74" w:rsidRDefault="00877C74" w:rsidP="00877C74">
            <w:pPr>
              <w:ind w:firstLine="0"/>
            </w:pPr>
            <w:r w:rsidRPr="00BA52FC">
              <w:t>60</w:t>
            </w:r>
          </w:p>
        </w:tc>
        <w:tc>
          <w:tcPr>
            <w:tcW w:w="2102" w:type="dxa"/>
          </w:tcPr>
          <w:p w14:paraId="24F9CCA2" w14:textId="4CA3FEC7" w:rsidR="00877C74" w:rsidRDefault="00877C74" w:rsidP="00877C74">
            <w:pPr>
              <w:ind w:firstLine="0"/>
            </w:pPr>
            <w:r w:rsidRPr="00205FEE">
              <w:t>Trpaslík (A)</w:t>
            </w:r>
          </w:p>
        </w:tc>
      </w:tr>
      <w:tr w:rsidR="00877C74" w14:paraId="1C403048" w14:textId="77777777" w:rsidTr="00877C74">
        <w:trPr>
          <w:jc w:val="center"/>
        </w:trPr>
        <w:tc>
          <w:tcPr>
            <w:tcW w:w="0" w:type="auto"/>
          </w:tcPr>
          <w:p w14:paraId="1E558FB0" w14:textId="164DC86D" w:rsidR="00877C74" w:rsidRDefault="00877C74" w:rsidP="00877C74">
            <w:pPr>
              <w:ind w:firstLine="0"/>
            </w:pPr>
            <w:r w:rsidRPr="004C0199">
              <w:t>13</w:t>
            </w:r>
          </w:p>
        </w:tc>
        <w:tc>
          <w:tcPr>
            <w:tcW w:w="1340" w:type="dxa"/>
          </w:tcPr>
          <w:p w14:paraId="537611CD" w14:textId="3D7EC3C9" w:rsidR="00877C74" w:rsidRDefault="00877C74" w:rsidP="00877C74">
            <w:pPr>
              <w:ind w:firstLine="0"/>
            </w:pPr>
            <w:r w:rsidRPr="00DC25E6">
              <w:t>Dvorek</w:t>
            </w:r>
          </w:p>
        </w:tc>
        <w:tc>
          <w:tcPr>
            <w:tcW w:w="1341" w:type="dxa"/>
          </w:tcPr>
          <w:p w14:paraId="7395CE85" w14:textId="3837E2F9" w:rsidR="00877C74" w:rsidRDefault="00877C74" w:rsidP="00877C74">
            <w:pPr>
              <w:ind w:firstLine="0"/>
            </w:pPr>
            <w:r w:rsidRPr="00786ED4">
              <w:t>Kopí</w:t>
            </w:r>
          </w:p>
        </w:tc>
        <w:tc>
          <w:tcPr>
            <w:tcW w:w="1341" w:type="dxa"/>
          </w:tcPr>
          <w:p w14:paraId="5520B77B" w14:textId="0E4CF9DF" w:rsidR="00877C74" w:rsidRDefault="00877C74" w:rsidP="00877C74">
            <w:pPr>
              <w:ind w:firstLine="0"/>
            </w:pPr>
            <w:r w:rsidRPr="00CA6FE5">
              <w:t>7/0</w:t>
            </w:r>
          </w:p>
        </w:tc>
        <w:tc>
          <w:tcPr>
            <w:tcW w:w="1341" w:type="dxa"/>
          </w:tcPr>
          <w:p w14:paraId="632BCA90" w14:textId="77389FA6" w:rsidR="00877C74" w:rsidRDefault="00877C74" w:rsidP="00877C74">
            <w:pPr>
              <w:ind w:firstLine="0"/>
            </w:pPr>
            <w:r w:rsidRPr="00227EF8">
              <w:t>5 (kož)</w:t>
            </w:r>
          </w:p>
        </w:tc>
        <w:tc>
          <w:tcPr>
            <w:tcW w:w="879" w:type="dxa"/>
          </w:tcPr>
          <w:p w14:paraId="2206F132" w14:textId="32325913" w:rsidR="00877C74" w:rsidRDefault="00877C74" w:rsidP="00877C74">
            <w:pPr>
              <w:ind w:firstLine="0"/>
            </w:pPr>
            <w:r w:rsidRPr="00BA52FC">
              <w:t>50</w:t>
            </w:r>
          </w:p>
        </w:tc>
        <w:tc>
          <w:tcPr>
            <w:tcW w:w="2102" w:type="dxa"/>
          </w:tcPr>
          <w:p w14:paraId="7F5FE0CE" w14:textId="4A71EB3D" w:rsidR="00877C74" w:rsidRDefault="00877C74" w:rsidP="00877C74">
            <w:pPr>
              <w:ind w:firstLine="0"/>
            </w:pPr>
            <w:r w:rsidRPr="00205FEE">
              <w:t>Člověk (B)</w:t>
            </w:r>
          </w:p>
        </w:tc>
      </w:tr>
      <w:tr w:rsidR="00877C74" w14:paraId="5EC51D21" w14:textId="77777777" w:rsidTr="00877C74">
        <w:trPr>
          <w:jc w:val="center"/>
        </w:trPr>
        <w:tc>
          <w:tcPr>
            <w:tcW w:w="0" w:type="auto"/>
          </w:tcPr>
          <w:p w14:paraId="6588EDEE" w14:textId="410EABFB" w:rsidR="00877C74" w:rsidRDefault="00877C74" w:rsidP="00877C74">
            <w:pPr>
              <w:ind w:firstLine="0"/>
            </w:pPr>
            <w:r w:rsidRPr="004C0199">
              <w:t>14</w:t>
            </w:r>
          </w:p>
        </w:tc>
        <w:tc>
          <w:tcPr>
            <w:tcW w:w="1340" w:type="dxa"/>
          </w:tcPr>
          <w:p w14:paraId="511CB101" w14:textId="4329CBAA" w:rsidR="00877C74" w:rsidRDefault="00877C74" w:rsidP="00877C74">
            <w:pPr>
              <w:ind w:firstLine="0"/>
            </w:pPr>
            <w:r w:rsidRPr="00DC25E6">
              <w:t>Přízemí</w:t>
            </w:r>
          </w:p>
        </w:tc>
        <w:tc>
          <w:tcPr>
            <w:tcW w:w="1341" w:type="dxa"/>
          </w:tcPr>
          <w:p w14:paraId="54BF62A1" w14:textId="530B37C8" w:rsidR="00877C74" w:rsidRDefault="00877C74" w:rsidP="00877C74">
            <w:pPr>
              <w:ind w:firstLine="0"/>
            </w:pPr>
            <w:r w:rsidRPr="00786ED4">
              <w:t>Palcát</w:t>
            </w:r>
          </w:p>
        </w:tc>
        <w:tc>
          <w:tcPr>
            <w:tcW w:w="1341" w:type="dxa"/>
          </w:tcPr>
          <w:p w14:paraId="4D37B093" w14:textId="3A1A8B52" w:rsidR="00877C74" w:rsidRDefault="00877C74" w:rsidP="00877C74">
            <w:pPr>
              <w:ind w:firstLine="0"/>
            </w:pPr>
            <w:r w:rsidRPr="00CA6FE5">
              <w:t>5/+1</w:t>
            </w:r>
          </w:p>
        </w:tc>
        <w:tc>
          <w:tcPr>
            <w:tcW w:w="1341" w:type="dxa"/>
          </w:tcPr>
          <w:p w14:paraId="6C7DDB6E" w14:textId="52518B74" w:rsidR="00877C74" w:rsidRDefault="00877C74" w:rsidP="00877C74">
            <w:pPr>
              <w:ind w:firstLine="0"/>
            </w:pPr>
            <w:r w:rsidRPr="00227EF8">
              <w:t>6 (kož)</w:t>
            </w:r>
          </w:p>
        </w:tc>
        <w:tc>
          <w:tcPr>
            <w:tcW w:w="879" w:type="dxa"/>
          </w:tcPr>
          <w:p w14:paraId="3357F79C" w14:textId="508FFCE0" w:rsidR="00877C74" w:rsidRDefault="00877C74" w:rsidP="00877C74">
            <w:pPr>
              <w:ind w:firstLine="0"/>
            </w:pPr>
            <w:r w:rsidRPr="00BA52FC">
              <w:t>70</w:t>
            </w:r>
          </w:p>
        </w:tc>
        <w:tc>
          <w:tcPr>
            <w:tcW w:w="2102" w:type="dxa"/>
          </w:tcPr>
          <w:p w14:paraId="50C2DDD5" w14:textId="0F5A5FED" w:rsidR="00877C74" w:rsidRDefault="00877C74" w:rsidP="00877C74">
            <w:pPr>
              <w:ind w:firstLine="0"/>
            </w:pPr>
            <w:r w:rsidRPr="00205FEE">
              <w:t>Barbar (B)</w:t>
            </w:r>
          </w:p>
        </w:tc>
      </w:tr>
      <w:tr w:rsidR="00877C74" w14:paraId="75A69768" w14:textId="77777777" w:rsidTr="00877C74">
        <w:trPr>
          <w:jc w:val="center"/>
        </w:trPr>
        <w:tc>
          <w:tcPr>
            <w:tcW w:w="0" w:type="auto"/>
          </w:tcPr>
          <w:p w14:paraId="4AFB5248" w14:textId="6AE8805E" w:rsidR="00877C74" w:rsidRDefault="00877C74" w:rsidP="00877C74">
            <w:pPr>
              <w:ind w:firstLine="0"/>
            </w:pPr>
            <w:r w:rsidRPr="004C0199">
              <w:t>15</w:t>
            </w:r>
          </w:p>
        </w:tc>
        <w:tc>
          <w:tcPr>
            <w:tcW w:w="1340" w:type="dxa"/>
          </w:tcPr>
          <w:p w14:paraId="26905F16" w14:textId="357703D6" w:rsidR="00877C74" w:rsidRDefault="00877C74" w:rsidP="00877C74">
            <w:pPr>
              <w:ind w:firstLine="0"/>
            </w:pPr>
            <w:r w:rsidRPr="00DC25E6">
              <w:t>Přízemí</w:t>
            </w:r>
          </w:p>
        </w:tc>
        <w:tc>
          <w:tcPr>
            <w:tcW w:w="1341" w:type="dxa"/>
          </w:tcPr>
          <w:p w14:paraId="0B9C9B0C" w14:textId="7067DEE0" w:rsidR="00877C74" w:rsidRDefault="00877C74" w:rsidP="00877C74">
            <w:pPr>
              <w:ind w:firstLine="0"/>
            </w:pPr>
            <w:r w:rsidRPr="00786ED4">
              <w:t>Sekera</w:t>
            </w:r>
          </w:p>
        </w:tc>
        <w:tc>
          <w:tcPr>
            <w:tcW w:w="1341" w:type="dxa"/>
          </w:tcPr>
          <w:p w14:paraId="11F4DCDA" w14:textId="275FA22E" w:rsidR="00877C74" w:rsidRDefault="00877C74" w:rsidP="00877C74">
            <w:pPr>
              <w:ind w:firstLine="0"/>
            </w:pPr>
            <w:r w:rsidRPr="00CA6FE5">
              <w:t>6/+1</w:t>
            </w:r>
          </w:p>
        </w:tc>
        <w:tc>
          <w:tcPr>
            <w:tcW w:w="1341" w:type="dxa"/>
          </w:tcPr>
          <w:p w14:paraId="79C9413A" w14:textId="1D5FCD90" w:rsidR="00877C74" w:rsidRDefault="00877C74" w:rsidP="00877C74">
            <w:pPr>
              <w:ind w:firstLine="0"/>
            </w:pPr>
            <w:r w:rsidRPr="00227EF8">
              <w:t>4 (kož)</w:t>
            </w:r>
          </w:p>
        </w:tc>
        <w:tc>
          <w:tcPr>
            <w:tcW w:w="879" w:type="dxa"/>
          </w:tcPr>
          <w:p w14:paraId="38D84A74" w14:textId="3EE50873" w:rsidR="00877C74" w:rsidRDefault="00877C74" w:rsidP="00877C74">
            <w:pPr>
              <w:ind w:firstLine="0"/>
            </w:pPr>
            <w:r w:rsidRPr="00BA52FC">
              <w:t>50</w:t>
            </w:r>
          </w:p>
        </w:tc>
        <w:tc>
          <w:tcPr>
            <w:tcW w:w="2102" w:type="dxa"/>
          </w:tcPr>
          <w:p w14:paraId="5CAD0BB2" w14:textId="191EB5A1" w:rsidR="00877C74" w:rsidRDefault="00877C74" w:rsidP="00877C74">
            <w:pPr>
              <w:ind w:firstLine="0"/>
            </w:pPr>
            <w:r w:rsidRPr="00205FEE">
              <w:t>Barbar (B)</w:t>
            </w:r>
          </w:p>
        </w:tc>
      </w:tr>
      <w:tr w:rsidR="00877C74" w14:paraId="2F11DC64" w14:textId="77777777" w:rsidTr="00877C74">
        <w:trPr>
          <w:jc w:val="center"/>
        </w:trPr>
        <w:tc>
          <w:tcPr>
            <w:tcW w:w="0" w:type="auto"/>
          </w:tcPr>
          <w:p w14:paraId="130B78A1" w14:textId="74917B39" w:rsidR="00877C74" w:rsidRDefault="00877C74" w:rsidP="00877C74">
            <w:pPr>
              <w:ind w:firstLine="0"/>
            </w:pPr>
            <w:r w:rsidRPr="004C0199">
              <w:t>16</w:t>
            </w:r>
          </w:p>
        </w:tc>
        <w:tc>
          <w:tcPr>
            <w:tcW w:w="1340" w:type="dxa"/>
          </w:tcPr>
          <w:p w14:paraId="3A1F781A" w14:textId="31DB02BB" w:rsidR="00877C74" w:rsidRDefault="00877C74" w:rsidP="00877C74">
            <w:pPr>
              <w:ind w:firstLine="0"/>
            </w:pPr>
            <w:r w:rsidRPr="00DC25E6">
              <w:t>Přízemí</w:t>
            </w:r>
          </w:p>
        </w:tc>
        <w:tc>
          <w:tcPr>
            <w:tcW w:w="1341" w:type="dxa"/>
          </w:tcPr>
          <w:p w14:paraId="644F5F73" w14:textId="5BDE34CE" w:rsidR="00877C74" w:rsidRDefault="00877C74" w:rsidP="00877C74">
            <w:pPr>
              <w:ind w:firstLine="0"/>
            </w:pPr>
            <w:r w:rsidRPr="00786ED4">
              <w:t>Meč bastard</w:t>
            </w:r>
          </w:p>
        </w:tc>
        <w:tc>
          <w:tcPr>
            <w:tcW w:w="1341" w:type="dxa"/>
          </w:tcPr>
          <w:p w14:paraId="540DAF18" w14:textId="1ADD8CF0" w:rsidR="00877C74" w:rsidRDefault="00877C74" w:rsidP="00877C74">
            <w:pPr>
              <w:ind w:firstLine="0"/>
            </w:pPr>
            <w:r w:rsidRPr="00CA6FE5">
              <w:t>8/0</w:t>
            </w:r>
          </w:p>
        </w:tc>
        <w:tc>
          <w:tcPr>
            <w:tcW w:w="1341" w:type="dxa"/>
          </w:tcPr>
          <w:p w14:paraId="2C031046" w14:textId="7F5DE0C7" w:rsidR="00877C74" w:rsidRDefault="00877C74" w:rsidP="00877C74">
            <w:pPr>
              <w:ind w:firstLine="0"/>
            </w:pPr>
            <w:r w:rsidRPr="00227EF8">
              <w:t>5 (šup)</w:t>
            </w:r>
          </w:p>
        </w:tc>
        <w:tc>
          <w:tcPr>
            <w:tcW w:w="879" w:type="dxa"/>
          </w:tcPr>
          <w:p w14:paraId="0C941E22" w14:textId="7381ECE8" w:rsidR="00877C74" w:rsidRDefault="00877C74" w:rsidP="00877C74">
            <w:pPr>
              <w:ind w:firstLine="0"/>
            </w:pPr>
            <w:r w:rsidRPr="00BA52FC">
              <w:t>70</w:t>
            </w:r>
          </w:p>
        </w:tc>
        <w:tc>
          <w:tcPr>
            <w:tcW w:w="2102" w:type="dxa"/>
          </w:tcPr>
          <w:p w14:paraId="2954A385" w14:textId="4A2AB39C" w:rsidR="00877C74" w:rsidRDefault="00877C74" w:rsidP="00877C74">
            <w:pPr>
              <w:ind w:firstLine="0"/>
            </w:pPr>
            <w:r w:rsidRPr="00205FEE">
              <w:t>Kroll (C)</w:t>
            </w:r>
          </w:p>
        </w:tc>
      </w:tr>
      <w:tr w:rsidR="00877C74" w14:paraId="1DE68892" w14:textId="77777777" w:rsidTr="00877C74">
        <w:trPr>
          <w:jc w:val="center"/>
        </w:trPr>
        <w:tc>
          <w:tcPr>
            <w:tcW w:w="0" w:type="auto"/>
          </w:tcPr>
          <w:p w14:paraId="5B40AF35" w14:textId="0C313B43" w:rsidR="00877C74" w:rsidRDefault="00877C74" w:rsidP="00877C74">
            <w:pPr>
              <w:ind w:firstLine="0"/>
            </w:pPr>
            <w:r w:rsidRPr="004C0199">
              <w:t>17</w:t>
            </w:r>
          </w:p>
        </w:tc>
        <w:tc>
          <w:tcPr>
            <w:tcW w:w="1340" w:type="dxa"/>
          </w:tcPr>
          <w:p w14:paraId="5B8E7E03" w14:textId="3A049F8B" w:rsidR="00877C74" w:rsidRDefault="00877C74" w:rsidP="00877C74">
            <w:pPr>
              <w:ind w:firstLine="0"/>
            </w:pPr>
            <w:r w:rsidRPr="00DC25E6">
              <w:t>1. patro</w:t>
            </w:r>
          </w:p>
        </w:tc>
        <w:tc>
          <w:tcPr>
            <w:tcW w:w="1341" w:type="dxa"/>
          </w:tcPr>
          <w:p w14:paraId="0485194D" w14:textId="769C9F5F" w:rsidR="00877C74" w:rsidRDefault="00877C74" w:rsidP="00877C74">
            <w:pPr>
              <w:ind w:firstLine="0"/>
            </w:pPr>
            <w:r w:rsidRPr="00786ED4">
              <w:t>Sekera</w:t>
            </w:r>
          </w:p>
        </w:tc>
        <w:tc>
          <w:tcPr>
            <w:tcW w:w="1341" w:type="dxa"/>
          </w:tcPr>
          <w:p w14:paraId="01285B25" w14:textId="40749EF1" w:rsidR="00877C74" w:rsidRDefault="00877C74" w:rsidP="00877C74">
            <w:pPr>
              <w:ind w:firstLine="0"/>
            </w:pPr>
            <w:r w:rsidRPr="00CA6FE5">
              <w:t>5/+1</w:t>
            </w:r>
          </w:p>
        </w:tc>
        <w:tc>
          <w:tcPr>
            <w:tcW w:w="1341" w:type="dxa"/>
          </w:tcPr>
          <w:p w14:paraId="043D4874" w14:textId="4F853FD5" w:rsidR="00877C74" w:rsidRDefault="00877C74" w:rsidP="00877C74">
            <w:pPr>
              <w:ind w:firstLine="0"/>
            </w:pPr>
            <w:r w:rsidRPr="00227EF8">
              <w:t>4 (kož)</w:t>
            </w:r>
          </w:p>
        </w:tc>
        <w:tc>
          <w:tcPr>
            <w:tcW w:w="879" w:type="dxa"/>
          </w:tcPr>
          <w:p w14:paraId="3E112B7C" w14:textId="5A6A64E9" w:rsidR="00877C74" w:rsidRDefault="00877C74" w:rsidP="00877C74">
            <w:pPr>
              <w:ind w:firstLine="0"/>
            </w:pPr>
            <w:r w:rsidRPr="00BA52FC">
              <w:t>50</w:t>
            </w:r>
          </w:p>
        </w:tc>
        <w:tc>
          <w:tcPr>
            <w:tcW w:w="2102" w:type="dxa"/>
          </w:tcPr>
          <w:p w14:paraId="33BE12DD" w14:textId="63394482" w:rsidR="00877C74" w:rsidRDefault="00877C74" w:rsidP="00877C74">
            <w:pPr>
              <w:ind w:firstLine="0"/>
            </w:pPr>
            <w:r w:rsidRPr="00205FEE">
              <w:t>Trpaslík (A)</w:t>
            </w:r>
          </w:p>
        </w:tc>
      </w:tr>
      <w:tr w:rsidR="00877C74" w14:paraId="0622CD2B" w14:textId="77777777" w:rsidTr="00877C74">
        <w:trPr>
          <w:jc w:val="center"/>
        </w:trPr>
        <w:tc>
          <w:tcPr>
            <w:tcW w:w="0" w:type="auto"/>
          </w:tcPr>
          <w:p w14:paraId="30120C2D" w14:textId="57BB2F10" w:rsidR="00877C74" w:rsidRDefault="00877C74" w:rsidP="00877C74">
            <w:pPr>
              <w:ind w:firstLine="0"/>
            </w:pPr>
            <w:r w:rsidRPr="004C0199">
              <w:t>18</w:t>
            </w:r>
          </w:p>
        </w:tc>
        <w:tc>
          <w:tcPr>
            <w:tcW w:w="1340" w:type="dxa"/>
          </w:tcPr>
          <w:p w14:paraId="3F69EA99" w14:textId="5E6968A4" w:rsidR="00877C74" w:rsidRDefault="00877C74" w:rsidP="00877C74">
            <w:pPr>
              <w:ind w:firstLine="0"/>
            </w:pPr>
            <w:r w:rsidRPr="00DC25E6">
              <w:t>1. patro</w:t>
            </w:r>
          </w:p>
        </w:tc>
        <w:tc>
          <w:tcPr>
            <w:tcW w:w="1341" w:type="dxa"/>
          </w:tcPr>
          <w:p w14:paraId="5D59B7A9" w14:textId="719AE5DC" w:rsidR="00877C74" w:rsidRDefault="00877C74" w:rsidP="00877C74">
            <w:pPr>
              <w:ind w:firstLine="0"/>
            </w:pPr>
            <w:r w:rsidRPr="00786ED4">
              <w:t>Dlouhý meč</w:t>
            </w:r>
          </w:p>
        </w:tc>
        <w:tc>
          <w:tcPr>
            <w:tcW w:w="1341" w:type="dxa"/>
          </w:tcPr>
          <w:p w14:paraId="55E7C48E" w14:textId="55024F87" w:rsidR="00877C74" w:rsidRDefault="00877C74" w:rsidP="00877C74">
            <w:pPr>
              <w:ind w:firstLine="0"/>
            </w:pPr>
            <w:r w:rsidRPr="00CA6FE5">
              <w:t>9/-1</w:t>
            </w:r>
          </w:p>
        </w:tc>
        <w:tc>
          <w:tcPr>
            <w:tcW w:w="1341" w:type="dxa"/>
          </w:tcPr>
          <w:p w14:paraId="376C6696" w14:textId="45EEACDD" w:rsidR="00877C74" w:rsidRDefault="00877C74" w:rsidP="00877C74">
            <w:pPr>
              <w:ind w:firstLine="0"/>
            </w:pPr>
            <w:r w:rsidRPr="00227EF8">
              <w:t>6 (krouž)</w:t>
            </w:r>
          </w:p>
        </w:tc>
        <w:tc>
          <w:tcPr>
            <w:tcW w:w="879" w:type="dxa"/>
          </w:tcPr>
          <w:p w14:paraId="54A84AA7" w14:textId="3EAE1663" w:rsidR="00877C74" w:rsidRDefault="00877C74" w:rsidP="00877C74">
            <w:pPr>
              <w:ind w:firstLine="0"/>
            </w:pPr>
            <w:r w:rsidRPr="00BA52FC">
              <w:t>70</w:t>
            </w:r>
          </w:p>
        </w:tc>
        <w:tc>
          <w:tcPr>
            <w:tcW w:w="2102" w:type="dxa"/>
          </w:tcPr>
          <w:p w14:paraId="5744D16B" w14:textId="27060B17" w:rsidR="00877C74" w:rsidRDefault="00877C74" w:rsidP="00877C74">
            <w:pPr>
              <w:ind w:firstLine="0"/>
            </w:pPr>
            <w:r w:rsidRPr="00205FEE">
              <w:t>Člověk (B)</w:t>
            </w:r>
          </w:p>
        </w:tc>
      </w:tr>
      <w:tr w:rsidR="00877C74" w14:paraId="290E47D0" w14:textId="77777777" w:rsidTr="00877C74">
        <w:trPr>
          <w:jc w:val="center"/>
        </w:trPr>
        <w:tc>
          <w:tcPr>
            <w:tcW w:w="0" w:type="auto"/>
          </w:tcPr>
          <w:p w14:paraId="00258F31" w14:textId="43095BB8" w:rsidR="00877C74" w:rsidRDefault="00877C74" w:rsidP="00877C74">
            <w:pPr>
              <w:ind w:firstLine="0"/>
            </w:pPr>
            <w:r w:rsidRPr="004C0199">
              <w:t>19</w:t>
            </w:r>
          </w:p>
        </w:tc>
        <w:tc>
          <w:tcPr>
            <w:tcW w:w="1340" w:type="dxa"/>
          </w:tcPr>
          <w:p w14:paraId="3BF2F07E" w14:textId="0CE050EB" w:rsidR="00877C74" w:rsidRDefault="00877C74" w:rsidP="00877C74">
            <w:pPr>
              <w:ind w:firstLine="0"/>
            </w:pPr>
            <w:r w:rsidRPr="00DC25E6">
              <w:t>1. patro</w:t>
            </w:r>
          </w:p>
        </w:tc>
        <w:tc>
          <w:tcPr>
            <w:tcW w:w="1341" w:type="dxa"/>
          </w:tcPr>
          <w:p w14:paraId="7200D342" w14:textId="5E712DEB" w:rsidR="00877C74" w:rsidRDefault="00877C74" w:rsidP="00877C74">
            <w:pPr>
              <w:ind w:firstLine="0"/>
            </w:pPr>
            <w:r w:rsidRPr="00786ED4">
              <w:t>Šavle</w:t>
            </w:r>
          </w:p>
        </w:tc>
        <w:tc>
          <w:tcPr>
            <w:tcW w:w="1341" w:type="dxa"/>
          </w:tcPr>
          <w:p w14:paraId="24B59020" w14:textId="54B1CEED" w:rsidR="00877C74" w:rsidRDefault="00877C74" w:rsidP="00877C74">
            <w:pPr>
              <w:ind w:firstLine="0"/>
            </w:pPr>
            <w:r w:rsidRPr="00CA6FE5">
              <w:t>8/+2</w:t>
            </w:r>
          </w:p>
        </w:tc>
        <w:tc>
          <w:tcPr>
            <w:tcW w:w="1341" w:type="dxa"/>
          </w:tcPr>
          <w:p w14:paraId="6466ECEC" w14:textId="706A75FF" w:rsidR="00877C74" w:rsidRDefault="00877C74" w:rsidP="00877C74">
            <w:pPr>
              <w:ind w:firstLine="0"/>
            </w:pPr>
            <w:r w:rsidRPr="00227EF8">
              <w:t>7 (krouž)</w:t>
            </w:r>
          </w:p>
        </w:tc>
        <w:tc>
          <w:tcPr>
            <w:tcW w:w="879" w:type="dxa"/>
          </w:tcPr>
          <w:p w14:paraId="5B9BF6A5" w14:textId="379DA257" w:rsidR="00877C74" w:rsidRDefault="00877C74" w:rsidP="00877C74">
            <w:pPr>
              <w:ind w:firstLine="0"/>
            </w:pPr>
            <w:r w:rsidRPr="00BA52FC">
              <w:t>80</w:t>
            </w:r>
          </w:p>
        </w:tc>
        <w:tc>
          <w:tcPr>
            <w:tcW w:w="2102" w:type="dxa"/>
          </w:tcPr>
          <w:p w14:paraId="0951FAC7" w14:textId="2DE43F5B" w:rsidR="00877C74" w:rsidRDefault="00877C74" w:rsidP="00877C74">
            <w:pPr>
              <w:ind w:firstLine="0"/>
            </w:pPr>
            <w:r w:rsidRPr="00205FEE">
              <w:t>Člověk (B)</w:t>
            </w:r>
          </w:p>
        </w:tc>
      </w:tr>
    </w:tbl>
    <w:p w14:paraId="788D6EF5" w14:textId="77777777" w:rsidR="00287DCD" w:rsidRDefault="00287DCD" w:rsidP="00D25B40"/>
    <w:p w14:paraId="6AD4C31D" w14:textId="77777777" w:rsidR="00D25B40" w:rsidRDefault="00D25B40" w:rsidP="00D25B40">
      <w:pPr>
        <w:sectPr w:rsidR="00D25B40" w:rsidSect="00D25B40">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space="567"/>
          <w:docGrid w:linePitch="360"/>
        </w:sectPr>
      </w:pPr>
    </w:p>
    <w:p w14:paraId="2A6A62CA" w14:textId="77777777" w:rsidR="00D25B40" w:rsidRDefault="00D25B40" w:rsidP="00877C74">
      <w:pPr>
        <w:pStyle w:val="Nadpis1"/>
      </w:pPr>
      <w:r>
        <w:t>Co Zafar poví o vězení</w:t>
      </w:r>
    </w:p>
    <w:p w14:paraId="4E5C9F12" w14:textId="77777777" w:rsidR="00D25B40" w:rsidRDefault="00D25B40" w:rsidP="00D25B40">
      <w:r>
        <w:t>Jakmile bude Zafar a zbytek přeživších kudůků v bezpečí, poví jim v návalu adrenalinu všechno co ví:</w:t>
      </w:r>
    </w:p>
    <w:p w14:paraId="49E9B3C9" w14:textId="77777777" w:rsidR="00D25B40" w:rsidRDefault="00D25B40" w:rsidP="00877C74">
      <w:pPr>
        <w:pStyle w:val="Odstavecseseznamem"/>
        <w:numPr>
          <w:ilvl w:val="0"/>
          <w:numId w:val="6"/>
        </w:numPr>
      </w:pPr>
      <w:r>
        <w:t>zhruba čtyři měsíce zpátky, než Habibi odjel na kontinent, požádal Zafara o rozšíření katakomb</w:t>
      </w:r>
    </w:p>
    <w:p w14:paraId="25A30AF3" w14:textId="77777777" w:rsidR="00D25B40" w:rsidRDefault="00D25B40" w:rsidP="00877C74">
      <w:pPr>
        <w:pStyle w:val="Odstavecseseznamem"/>
        <w:numPr>
          <w:ilvl w:val="0"/>
          <w:numId w:val="6"/>
        </w:numPr>
      </w:pPr>
      <w:r>
        <w:t>dal na to Zafarovi čas jen tři měsíce - před závodem mělo být všechno nachystáno</w:t>
      </w:r>
    </w:p>
    <w:p w14:paraId="7AE7D973" w14:textId="77777777" w:rsidR="00D25B40" w:rsidRDefault="00D25B40" w:rsidP="00877C74">
      <w:pPr>
        <w:pStyle w:val="Odstavecseseznamem"/>
        <w:numPr>
          <w:ilvl w:val="0"/>
          <w:numId w:val="6"/>
        </w:numPr>
      </w:pPr>
      <w:r>
        <w:t>s klukama na místnostech museli dělat přesčasy, aby to všechno stihli</w:t>
      </w:r>
    </w:p>
    <w:p w14:paraId="2B8E146E" w14:textId="77777777" w:rsidR="00D25B40" w:rsidRDefault="00D25B40" w:rsidP="00877C74">
      <w:pPr>
        <w:pStyle w:val="Odstavecseseznamem"/>
        <w:numPr>
          <w:ilvl w:val="0"/>
          <w:numId w:val="6"/>
        </w:numPr>
      </w:pPr>
      <w:r>
        <w:t>Habibi jim přesně řekl, kde mají místnosti vykopat a zároveň nám řekl, že narazíme na chodbu - do které nesmíme za žádných okolností chodit</w:t>
      </w:r>
    </w:p>
    <w:p w14:paraId="04B278FC" w14:textId="77777777" w:rsidR="00D25B40" w:rsidRDefault="00D25B40" w:rsidP="00877C74">
      <w:pPr>
        <w:pStyle w:val="Odstavecseseznamem"/>
        <w:numPr>
          <w:ilvl w:val="0"/>
          <w:numId w:val="6"/>
        </w:numPr>
      </w:pPr>
      <w:r>
        <w:t>ten parchant měl pravdu, na sáh přesně věděl, kde ta chodba je</w:t>
      </w:r>
    </w:p>
    <w:p w14:paraId="4DD817CA" w14:textId="77777777" w:rsidR="00D25B40" w:rsidRDefault="00D25B40" w:rsidP="00877C74">
      <w:pPr>
        <w:pStyle w:val="Odstavecseseznamem"/>
        <w:numPr>
          <w:ilvl w:val="0"/>
          <w:numId w:val="6"/>
        </w:numPr>
      </w:pPr>
      <w:r>
        <w:t>do chodby jsme nikdo nešli, bál jsem se, že nás zabije - měl takový divný oči - ten pohled byl naprosto přesvědčivý</w:t>
      </w:r>
    </w:p>
    <w:p w14:paraId="31382BCB" w14:textId="77777777" w:rsidR="00D25B40" w:rsidRDefault="00D25B40" w:rsidP="00D25B40">
      <w:r>
        <w:t>Postavy by se měly doptat a dostanou odpovědi:</w:t>
      </w:r>
    </w:p>
    <w:p w14:paraId="52F4DE97" w14:textId="77777777" w:rsidR="00D25B40" w:rsidRDefault="00D25B40" w:rsidP="00877C74">
      <w:pPr>
        <w:pStyle w:val="Odstavecseseznamem"/>
        <w:numPr>
          <w:ilvl w:val="0"/>
          <w:numId w:val="6"/>
        </w:numPr>
      </w:pPr>
      <w:r>
        <w:t>kde jsou ty místnosti - začali kopat v místnosti, kde byli troje dveře s reliéfy zvířat (Liška, Velbloud, Had)</w:t>
      </w:r>
    </w:p>
    <w:p w14:paraId="170C2A83" w14:textId="77777777" w:rsidR="00D25B40" w:rsidRDefault="00D25B40" w:rsidP="00877C74">
      <w:pPr>
        <w:pStyle w:val="Odstavecseseznamem"/>
        <w:numPr>
          <w:ilvl w:val="0"/>
          <w:numId w:val="6"/>
        </w:numPr>
      </w:pPr>
      <w:r>
        <w:t>jak vypadají nové místnosti - nejprve kopali asi pět sáhů dlouhou chodbu, potom po pravé straně udělali dle instrukcí čtyři odbočky asi sáh dlouhé zakončené místnůstkama 2x2 sáhy</w:t>
      </w:r>
    </w:p>
    <w:p w14:paraId="48C7AD65" w14:textId="77777777" w:rsidR="00D25B40" w:rsidRDefault="00D25B40" w:rsidP="00877C74">
      <w:pPr>
        <w:pStyle w:val="Odstavecseseznamem"/>
        <w:numPr>
          <w:ilvl w:val="0"/>
          <w:numId w:val="6"/>
        </w:numPr>
      </w:pPr>
      <w:r>
        <w:t>místnůstky opatřili dveřmi se zámkem a závorou zvenku</w:t>
      </w:r>
    </w:p>
    <w:p w14:paraId="2F53D24F" w14:textId="77777777" w:rsidR="00D25B40" w:rsidRDefault="00D25B40" w:rsidP="00877C74">
      <w:pPr>
        <w:pStyle w:val="Odstavecseseznamem"/>
        <w:numPr>
          <w:ilvl w:val="0"/>
          <w:numId w:val="6"/>
        </w:numPr>
      </w:pPr>
      <w:r>
        <w:t>pak pokračovali v kopání hlavní chodby, kdy asi po deseti sázích narazili na strop chodby, která vedla kolmo na tu kopanou</w:t>
      </w:r>
    </w:p>
    <w:p w14:paraId="3DB7F9A4" w14:textId="77777777" w:rsidR="00D25B40" w:rsidRDefault="00D25B40" w:rsidP="00877C74">
      <w:pPr>
        <w:pStyle w:val="Odstavecseseznamem"/>
        <w:numPr>
          <w:ilvl w:val="0"/>
          <w:numId w:val="6"/>
        </w:numPr>
      </w:pPr>
      <w:r>
        <w:t>nově kopanou chodbu zahloubili, aby plynule navazovala na nově objevenou</w:t>
      </w:r>
    </w:p>
    <w:p w14:paraId="55F0D35B" w14:textId="77777777" w:rsidR="00D25B40" w:rsidRDefault="00D25B40" w:rsidP="00877C74">
      <w:pPr>
        <w:pStyle w:val="Odstavecseseznamem"/>
        <w:numPr>
          <w:ilvl w:val="0"/>
          <w:numId w:val="6"/>
        </w:numPr>
      </w:pPr>
      <w:r>
        <w:t>pokud by se pokračovalo dál objevenou chodbou, tak vlevo vedla dolů, vpravo nahoru (a to dost prudce)</w:t>
      </w:r>
    </w:p>
    <w:p w14:paraId="12E92E8A" w14:textId="189DF260" w:rsidR="00D25B40" w:rsidRDefault="00287DCD" w:rsidP="00877C74">
      <w:pPr>
        <w:pStyle w:val="Odstavecseseznamem"/>
        <w:numPr>
          <w:ilvl w:val="0"/>
          <w:numId w:val="6"/>
        </w:numPr>
      </w:pPr>
      <w:r>
        <w:t>!</w:t>
      </w:r>
      <w:r w:rsidR="00D25B40">
        <w:t xml:space="preserve"> v chodbě byla cítit vůně slaného moře !</w:t>
      </w:r>
    </w:p>
    <w:p w14:paraId="16AB2DDD" w14:textId="77777777" w:rsidR="00D25B40" w:rsidRDefault="00D25B40" w:rsidP="00877C74">
      <w:pPr>
        <w:pStyle w:val="Odstavecseseznamem"/>
        <w:numPr>
          <w:ilvl w:val="0"/>
          <w:numId w:val="6"/>
        </w:numPr>
      </w:pPr>
      <w:r>
        <w:t>vstup do nových částí je zajištěn kamennými dveřmi, které lze zasunout do podlahy - ovládání je však ze strany nově objevené chodby; ta zeď je tlustá asi 10-15 coulů (dveře jsou opatřeny protizávažím, takže je člověk otevře i jednou rukou).</w:t>
      </w:r>
    </w:p>
    <w:p w14:paraId="0BAD1BE4" w14:textId="77777777" w:rsidR="00D25B40" w:rsidRDefault="00D25B40" w:rsidP="00D25B40">
      <w:r>
        <w:lastRenderedPageBreak/>
        <w:t>Nové čtyři místnosti slouží jako vězení pro unesené dívky/ženy. Narab je tam má pro své rituály.</w:t>
      </w:r>
    </w:p>
    <w:p w14:paraId="0A9C35A7" w14:textId="77777777" w:rsidR="00D25B40" w:rsidRDefault="00D25B40" w:rsidP="00D25B40">
      <w:r>
        <w:t>Objevená chodba ústí nahoře do Narabova altánku, co má v zahradě za svým domem. Dole pak vede do přístavu Jaffa do malé kolny s rybářským člunem. Touto cestou přivedl skrytě Narab své vězenkyně do Jaffy, resp. do nově zbudovaného vězení.</w:t>
      </w:r>
    </w:p>
    <w:p w14:paraId="25C2FFA4" w14:textId="77777777" w:rsidR="00D25B40" w:rsidRDefault="00D25B40" w:rsidP="00D25B40">
      <w:r>
        <w:t>Poté, co Zafar sdělí vše, co chtějí postavy vědět, Zafar se s postavami rozloučí a pokusí se zmizet v Mahrebu.</w:t>
      </w:r>
    </w:p>
    <w:p w14:paraId="44D6045B" w14:textId="77777777" w:rsidR="00D25B40" w:rsidRDefault="00D25B40" w:rsidP="00877C74">
      <w:pPr>
        <w:pStyle w:val="Nadpis1"/>
      </w:pPr>
      <w:r>
        <w:t>Sundání Amuletů soutěžících</w:t>
      </w:r>
    </w:p>
    <w:p w14:paraId="6171DF5D" w14:textId="77777777" w:rsidR="00D25B40" w:rsidRDefault="00D25B40" w:rsidP="00D25B40">
      <w:r>
        <w:t>Před útěkem se postavy musí zbavit náramků. Pokud tak neučiní, tak 100 sáhů od břehu ostrova Dakhana jim náramky explodují a utrhnou ruku. Schválně kolik hráčů si vzpomene (hodnotící kritérium).</w:t>
      </w:r>
    </w:p>
    <w:p w14:paraId="6461B50B" w14:textId="77777777" w:rsidR="00D25B40" w:rsidRDefault="00D25B40" w:rsidP="00D25B40">
      <w:r>
        <w:t xml:space="preserve">Pokud Sicco vybudoval síť alespoň na páté úrovni a zeptal se jí, jak se zbavit Amuletu, tak ví, že to </w:t>
      </w:r>
      <w:r w:rsidRPr="00287DCD">
        <w:rPr>
          <w:rStyle w:val="Siln"/>
        </w:rPr>
        <w:t>za poplatek 2 000zl/náramek</w:t>
      </w:r>
      <w:r>
        <w:t xml:space="preserve"> umí pyrofor Eldelin. Další možností je vyhrát turnaj - vstupem do Jaffy se náramky automaticky sundají. Další, kdo umí sundat náramek je sám Narab Hakshak. Ten je postavám může sundat v rámci vyjednávání o jeho plánu stát se pirátským kapitánem (viz dále).</w:t>
      </w:r>
    </w:p>
    <w:p w14:paraId="1701A821" w14:textId="77777777" w:rsidR="00D25B40" w:rsidRDefault="00D25B40" w:rsidP="00D25B40">
      <w:r w:rsidRPr="00877C74">
        <w:rPr>
          <w:rStyle w:val="Siln"/>
        </w:rPr>
        <w:t>Poznámka:</w:t>
      </w:r>
      <w:r>
        <w:t xml:space="preserve"> Pokud družina dopravila do Mahrebu zraněnou Mairu, pak bude poplatek za sundání jednoho </w:t>
      </w:r>
      <w:r w:rsidRPr="00287DCD">
        <w:rPr>
          <w:rStyle w:val="Siln"/>
        </w:rPr>
        <w:t>náramku jen 1000zl</w:t>
      </w:r>
      <w:r>
        <w:t>.</w:t>
      </w:r>
    </w:p>
    <w:p w14:paraId="3234CA91" w14:textId="77777777" w:rsidR="00D25B40" w:rsidRDefault="00D25B40" w:rsidP="00877C74">
      <w:pPr>
        <w:pStyle w:val="Velmidulezite"/>
      </w:pPr>
      <w:r>
        <w:t>Pozor! Postavy musí mít u sebe (na sobě) amulet, pokud chtějí projít portálem do katakomb!</w:t>
      </w:r>
    </w:p>
    <w:p w14:paraId="2E4BDA45" w14:textId="77777777" w:rsidR="00D25B40" w:rsidRDefault="00D25B40" w:rsidP="00877C74">
      <w:pPr>
        <w:pStyle w:val="Nadpis1"/>
      </w:pPr>
      <w:r>
        <w:t>Průchod katakombami</w:t>
      </w:r>
    </w:p>
    <w:p w14:paraId="2F014862" w14:textId="77777777" w:rsidR="00D25B40" w:rsidRDefault="00D25B40" w:rsidP="00D25B40">
      <w:r>
        <w:t>Družina by měla vědět o portálech a tudíž by pro ní neměl být problém vstoupit do katakomb. Jak již bylo napsáno, portály jsou studny, ze kterých v poledne v den úplňku  vytryskne zelené světlo. Stačí do studny skočit a po doteku s hladinou dojde k teleportu do katakomb.</w:t>
      </w:r>
    </w:p>
    <w:p w14:paraId="19AA0FBD" w14:textId="77777777" w:rsidR="00D25B40" w:rsidRDefault="00D25B40" w:rsidP="00D25B40">
      <w:r>
        <w:t>Poznámka: Předpokládá se, že družina má informace o většině místností v podzemí, takže není potřeba průchod podzemí hrát dlouho. PJ vždy popíše místnost a pokud družina zareaguje, že ví, o co jde a co v ní lze čekat, tak stačí aby hráči popsali, jak postupují a případný konflikt (past, nestvůra atp.) se vyřeší jen ústně.</w:t>
      </w:r>
    </w:p>
    <w:p w14:paraId="73287A39" w14:textId="77777777" w:rsidR="00D25B40" w:rsidRDefault="00D25B40" w:rsidP="00877C74">
      <w:pPr>
        <w:pStyle w:val="Nadpis2"/>
      </w:pPr>
      <w:r>
        <w:t>Jehličková / hřebíková místnost (Zafar)</w:t>
      </w:r>
    </w:p>
    <w:p w14:paraId="50DF920C" w14:textId="5ED89673" w:rsidR="00287DCD" w:rsidRPr="00287DCD" w:rsidRDefault="00287DCD" w:rsidP="006B20CF">
      <w:pPr>
        <w:pStyle w:val="Nastredbezodsazeni"/>
      </w:pPr>
      <w:r>
        <w:rPr>
          <w:noProof/>
          <w:lang w:eastAsia="cs-CZ"/>
        </w:rPr>
        <w:drawing>
          <wp:inline distT="0" distB="0" distL="0" distR="0" wp14:anchorId="3610A7C6" wp14:editId="03A8534B">
            <wp:extent cx="1379152" cy="1247775"/>
            <wp:effectExtent l="0" t="0" r="0" b="0"/>
            <wp:docPr id="61243873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438730" name=""/>
                    <pic:cNvPicPr/>
                  </pic:nvPicPr>
                  <pic:blipFill>
                    <a:blip r:embed="rId10"/>
                    <a:stretch>
                      <a:fillRect/>
                    </a:stretch>
                  </pic:blipFill>
                  <pic:spPr>
                    <a:xfrm>
                      <a:off x="0" y="0"/>
                      <a:ext cx="1384834" cy="1252916"/>
                    </a:xfrm>
                    <a:prstGeom prst="rect">
                      <a:avLst/>
                    </a:prstGeom>
                  </pic:spPr>
                </pic:pic>
              </a:graphicData>
            </a:graphic>
          </wp:inline>
        </w:drawing>
      </w:r>
    </w:p>
    <w:p w14:paraId="72E5C3A8" w14:textId="00ADADD1" w:rsidR="00D25B40" w:rsidRDefault="00D25B40" w:rsidP="00D25B40">
      <w:r>
        <w:t>Popis místnosti</w:t>
      </w:r>
      <w:r w:rsidR="00877C74">
        <w:t>:</w:t>
      </w:r>
    </w:p>
    <w:p w14:paraId="738FF40C" w14:textId="77777777" w:rsidR="00D25B40" w:rsidRDefault="00D25B40" w:rsidP="00877C74">
      <w:pPr>
        <w:pStyle w:val="Odstavecseseznamem"/>
        <w:numPr>
          <w:ilvl w:val="0"/>
          <w:numId w:val="6"/>
        </w:numPr>
      </w:pPr>
      <w:r>
        <w:t>kruhová místnost</w:t>
      </w:r>
    </w:p>
    <w:p w14:paraId="74925F7A" w14:textId="77777777" w:rsidR="00D25B40" w:rsidRDefault="00D25B40" w:rsidP="00877C74">
      <w:pPr>
        <w:pStyle w:val="Odstavecseseznamem"/>
        <w:numPr>
          <w:ilvl w:val="0"/>
          <w:numId w:val="6"/>
        </w:numPr>
      </w:pPr>
      <w:r>
        <w:t>jeden vstup a jeden výstup (naproti sobě)</w:t>
      </w:r>
    </w:p>
    <w:p w14:paraId="2E65B38C" w14:textId="77777777" w:rsidR="00D25B40" w:rsidRDefault="00D25B40" w:rsidP="00877C74">
      <w:pPr>
        <w:pStyle w:val="Odstavecseseznamem"/>
        <w:numPr>
          <w:ilvl w:val="0"/>
          <w:numId w:val="6"/>
        </w:numPr>
      </w:pPr>
      <w:r>
        <w:t>na zdech rozvěšené baňky s čirou až narůžovělou tekutinou</w:t>
      </w:r>
    </w:p>
    <w:p w14:paraId="0EA5CED0" w14:textId="77777777" w:rsidR="00D25B40" w:rsidRDefault="00D25B40" w:rsidP="00877C74">
      <w:pPr>
        <w:pStyle w:val="Odstavecseseznamem"/>
        <w:numPr>
          <w:ilvl w:val="0"/>
          <w:numId w:val="6"/>
        </w:numPr>
      </w:pPr>
      <w:r>
        <w:t>na čtyřech lanech visí ze stropu koule velikosti hlavy</w:t>
      </w:r>
    </w:p>
    <w:p w14:paraId="09FBC9F2" w14:textId="77777777" w:rsidR="00D25B40" w:rsidRDefault="00D25B40" w:rsidP="00877C74">
      <w:pPr>
        <w:pStyle w:val="Odstavecseseznamem"/>
        <w:numPr>
          <w:ilvl w:val="0"/>
          <w:numId w:val="6"/>
        </w:numPr>
      </w:pPr>
      <w:r>
        <w:t>pod koulemi jsou stojany s mísami a nějakou tekutinou</w:t>
      </w:r>
    </w:p>
    <w:p w14:paraId="1B7F0E3A" w14:textId="77777777" w:rsidR="00D25B40" w:rsidRDefault="00D25B40" w:rsidP="00877C74">
      <w:pPr>
        <w:pStyle w:val="Odstavecseseznamem"/>
        <w:numPr>
          <w:ilvl w:val="0"/>
          <w:numId w:val="6"/>
        </w:numPr>
      </w:pPr>
      <w:r>
        <w:t>místnost smrdí po kvašenině</w:t>
      </w:r>
    </w:p>
    <w:p w14:paraId="5C34D9E3" w14:textId="77777777" w:rsidR="00D25B40" w:rsidRDefault="00D25B40" w:rsidP="00D25B40">
      <w:r>
        <w:t>Místnost popisoval Zafar s tím, že po 2 kolech od vstupu se zapálí olej v mískách pod koulemi a jakmile se zavěšené koule zahřejí, tak vybuchnou. Hřebíky v koulích prošpikují vše, co jim přijde do cesty. Rozbijí také baňky, které jsou na stěnách. V nich je jed jablečná vůně, která všechny potrápí. Jed je také na hřebících - kurare.</w:t>
      </w:r>
    </w:p>
    <w:p w14:paraId="40988B14" w14:textId="77777777" w:rsidR="00D25B40" w:rsidRDefault="00D25B40" w:rsidP="00D25B40">
      <w:r>
        <w:t>V podstatě stačí do místnosti vstoupit a opět se skrýt v chodbě. Do místnosti vkročit až tehdy, kdy páry jedu vyprchají. Postavy by u sebe mohly mít protijedy, aby nemusely dlouho čekat na vyprchání jedů.</w:t>
      </w:r>
    </w:p>
    <w:p w14:paraId="53C3689F" w14:textId="77777777" w:rsidR="00D25B40" w:rsidRDefault="00D25B40" w:rsidP="00D25B40">
      <w:r w:rsidRPr="00287DCD">
        <w:rPr>
          <w:rStyle w:val="Siln"/>
        </w:rPr>
        <w:t>Jablečná vůně</w:t>
      </w:r>
      <w:r>
        <w:t xml:space="preserve"> - Past Odl~7~nic/k6+1 životů</w:t>
      </w:r>
    </w:p>
    <w:p w14:paraId="0A917142" w14:textId="77777777" w:rsidR="00D25B40" w:rsidRDefault="00D25B40" w:rsidP="00D25B40">
      <w:r w:rsidRPr="00287DCD">
        <w:rPr>
          <w:rStyle w:val="Siln"/>
        </w:rPr>
        <w:t>Kurare</w:t>
      </w:r>
      <w:r>
        <w:t xml:space="preserve"> - Past Odl~4~nic/k10 životů</w:t>
      </w:r>
    </w:p>
    <w:p w14:paraId="1588ABDA" w14:textId="77777777" w:rsidR="00D25B40" w:rsidRDefault="00D25B40" w:rsidP="00877C74">
      <w:pPr>
        <w:pStyle w:val="Nadpis2"/>
      </w:pPr>
      <w:r>
        <w:lastRenderedPageBreak/>
        <w:t>Zvonková místnost (Zafar)</w:t>
      </w:r>
    </w:p>
    <w:p w14:paraId="5B0FBFF1" w14:textId="030EFFAC" w:rsidR="00287DCD" w:rsidRDefault="00287DCD" w:rsidP="006B20CF">
      <w:pPr>
        <w:pStyle w:val="Nastredbezodsazeni"/>
      </w:pPr>
      <w:r>
        <w:rPr>
          <w:noProof/>
          <w:lang w:eastAsia="cs-CZ"/>
        </w:rPr>
        <w:drawing>
          <wp:inline distT="0" distB="0" distL="0" distR="0" wp14:anchorId="71731D7B" wp14:editId="76E4F60E">
            <wp:extent cx="2305050" cy="972340"/>
            <wp:effectExtent l="0" t="0" r="0" b="0"/>
            <wp:docPr id="125709144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091448" name=""/>
                    <pic:cNvPicPr/>
                  </pic:nvPicPr>
                  <pic:blipFill>
                    <a:blip r:embed="rId11"/>
                    <a:stretch>
                      <a:fillRect/>
                    </a:stretch>
                  </pic:blipFill>
                  <pic:spPr>
                    <a:xfrm>
                      <a:off x="0" y="0"/>
                      <a:ext cx="2330560" cy="983101"/>
                    </a:xfrm>
                    <a:prstGeom prst="rect">
                      <a:avLst/>
                    </a:prstGeom>
                  </pic:spPr>
                </pic:pic>
              </a:graphicData>
            </a:graphic>
          </wp:inline>
        </w:drawing>
      </w:r>
    </w:p>
    <w:p w14:paraId="37357C06" w14:textId="16ABE227" w:rsidR="00D25B40" w:rsidRDefault="00D25B40" w:rsidP="00D25B40">
      <w:r>
        <w:t>Popis místnosti:</w:t>
      </w:r>
    </w:p>
    <w:p w14:paraId="19E3C401" w14:textId="77777777" w:rsidR="00D25B40" w:rsidRDefault="00D25B40" w:rsidP="00877C74">
      <w:pPr>
        <w:pStyle w:val="Odstavecseseznamem"/>
        <w:numPr>
          <w:ilvl w:val="0"/>
          <w:numId w:val="6"/>
        </w:numPr>
      </w:pPr>
      <w:r>
        <w:t>podlouhlá obdélníková místnost</w:t>
      </w:r>
    </w:p>
    <w:p w14:paraId="51E31B53" w14:textId="77777777" w:rsidR="00D25B40" w:rsidRDefault="00D25B40" w:rsidP="00877C74">
      <w:pPr>
        <w:pStyle w:val="Odstavecseseznamem"/>
        <w:numPr>
          <w:ilvl w:val="0"/>
          <w:numId w:val="6"/>
        </w:numPr>
      </w:pPr>
      <w:r>
        <w:t>vstup a výstup naproti sobě uprostřed delších stran</w:t>
      </w:r>
    </w:p>
    <w:p w14:paraId="523D9A00" w14:textId="77777777" w:rsidR="00D25B40" w:rsidRDefault="00D25B40" w:rsidP="00D25B40">
      <w:r>
        <w:t xml:space="preserve">Zafar dodal, že </w:t>
      </w:r>
      <w:r w:rsidRPr="00877C74">
        <w:rPr>
          <w:rStyle w:val="Siln"/>
        </w:rPr>
        <w:t>uprostřed místnosti je nášlapná dlaždice a na kratších stěnách jsou falešné zdi skrývající výklenky</w:t>
      </w:r>
      <w:r>
        <w:t xml:space="preserve">. V jednom výklenku jesou </w:t>
      </w:r>
      <w:r w:rsidRPr="00877C74">
        <w:rPr>
          <w:rStyle w:val="Siln"/>
        </w:rPr>
        <w:t>tři zvonečky</w:t>
      </w:r>
      <w:r>
        <w:t xml:space="preserve">, v druhém </w:t>
      </w:r>
      <w:r w:rsidRPr="00877C74">
        <w:rPr>
          <w:rStyle w:val="Siln"/>
        </w:rPr>
        <w:t>kovová truhlička</w:t>
      </w:r>
      <w:r>
        <w:t>. Pokud se šlápne na dlaždici uprostřed místnosti, zvonky zacinkají, jinak nic.</w:t>
      </w:r>
    </w:p>
    <w:p w14:paraId="4CBB8AA5" w14:textId="77777777" w:rsidR="00D25B40" w:rsidRDefault="00D25B40" w:rsidP="00D25B40">
      <w:r>
        <w:t>Co Zafar nevěděl, a neví to ani družina je, že v truhličce je schovaný neviděný. Tedy, kdo truhličku otevře, na toho neviděný zaútočí. Ne hned, ale po nějaké době. Jedná se o Chtivou hrůzu:</w:t>
      </w:r>
    </w:p>
    <w:p w14:paraId="35882E0B" w14:textId="77777777" w:rsidR="00D25B40" w:rsidRDefault="00D25B40" w:rsidP="00877C74">
      <w:pPr>
        <w:pStyle w:val="Staty"/>
      </w:pPr>
      <w:r>
        <w:t>Chtivá hrůza</w:t>
      </w:r>
    </w:p>
    <w:p w14:paraId="445B3F34" w14:textId="77777777" w:rsidR="00D25B40" w:rsidRDefault="00D25B40" w:rsidP="00877C74">
      <w:pPr>
        <w:pStyle w:val="Staty"/>
      </w:pPr>
      <w:r>
        <w:t>Žvt: 30</w:t>
      </w:r>
    </w:p>
    <w:p w14:paraId="7B94743F" w14:textId="77777777" w:rsidR="00D25B40" w:rsidRDefault="00D25B40" w:rsidP="00877C74">
      <w:pPr>
        <w:pStyle w:val="Staty"/>
      </w:pPr>
      <w:r>
        <w:t>ÚČ: +4/+1 (dotyk)</w:t>
      </w:r>
    </w:p>
    <w:p w14:paraId="093C843C" w14:textId="77777777" w:rsidR="00D25B40" w:rsidRDefault="00D25B40" w:rsidP="00877C74">
      <w:pPr>
        <w:pStyle w:val="Staty"/>
      </w:pPr>
      <w:r>
        <w:t>OČ: 7</w:t>
      </w:r>
    </w:p>
    <w:p w14:paraId="71A9A246" w14:textId="77777777" w:rsidR="00D25B40" w:rsidRDefault="00D25B40" w:rsidP="00877C74">
      <w:pPr>
        <w:pStyle w:val="Staty"/>
      </w:pPr>
      <w:r>
        <w:t>Odl: 21/+5</w:t>
      </w:r>
    </w:p>
    <w:p w14:paraId="13C34547" w14:textId="77777777" w:rsidR="00D25B40" w:rsidRDefault="00D25B40" w:rsidP="00877C74">
      <w:pPr>
        <w:pStyle w:val="Staty"/>
      </w:pPr>
      <w:r>
        <w:t>Vel: B</w:t>
      </w:r>
    </w:p>
    <w:p w14:paraId="4545735C" w14:textId="77777777" w:rsidR="00D25B40" w:rsidRDefault="00D25B40" w:rsidP="00877C74">
      <w:pPr>
        <w:pStyle w:val="Staty"/>
      </w:pPr>
      <w:r>
        <w:t>Magy: 30</w:t>
      </w:r>
    </w:p>
    <w:p w14:paraId="14675D9A" w14:textId="77777777" w:rsidR="00D25B40" w:rsidRDefault="00D25B40" w:rsidP="00877C74">
      <w:pPr>
        <w:pStyle w:val="Staty"/>
      </w:pPr>
      <w:r>
        <w:t>Zran: kouzelná zbraň, hraničářská kouzla, útočná kouzla (blesky), bílá střela, mentální útok</w:t>
      </w:r>
    </w:p>
    <w:p w14:paraId="5C7E93DE" w14:textId="77777777" w:rsidR="00D25B40" w:rsidRDefault="00D25B40" w:rsidP="00877C74">
      <w:pPr>
        <w:pStyle w:val="Staty"/>
      </w:pPr>
      <w:r>
        <w:t>Int: 1/-5</w:t>
      </w:r>
    </w:p>
    <w:p w14:paraId="7EFB8AF4" w14:textId="77777777" w:rsidR="00D25B40" w:rsidRDefault="00D25B40" w:rsidP="00877C74">
      <w:pPr>
        <w:pStyle w:val="Staty"/>
      </w:pPr>
      <w:r>
        <w:t>Char: 1/-5</w:t>
      </w:r>
    </w:p>
    <w:p w14:paraId="3634D71D" w14:textId="77777777" w:rsidR="00D25B40" w:rsidRDefault="00D25B40" w:rsidP="00D25B40">
      <w:r>
        <w:t>V této místnosti se stačí vyhnout nášlapné dlaždici a pokračovat dále.</w:t>
      </w:r>
    </w:p>
    <w:p w14:paraId="76A56893" w14:textId="77777777" w:rsidR="00D25B40" w:rsidRDefault="00D25B40" w:rsidP="00877C74">
      <w:pPr>
        <w:pStyle w:val="Nadpis2"/>
      </w:pPr>
      <w:r>
        <w:t>Lávová místnost (Drachen)</w:t>
      </w:r>
    </w:p>
    <w:p w14:paraId="17D8C439" w14:textId="27246546" w:rsidR="00287DCD" w:rsidRDefault="00287DCD" w:rsidP="006B20CF">
      <w:pPr>
        <w:pStyle w:val="Nastredbezodsazeni"/>
      </w:pPr>
      <w:r>
        <w:rPr>
          <w:noProof/>
          <w:lang w:eastAsia="cs-CZ"/>
        </w:rPr>
        <w:drawing>
          <wp:inline distT="0" distB="0" distL="0" distR="0" wp14:anchorId="3A4DE906" wp14:editId="34653953">
            <wp:extent cx="1057275" cy="1510493"/>
            <wp:effectExtent l="0" t="0" r="0" b="0"/>
            <wp:docPr id="17825251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52514" name=""/>
                    <pic:cNvPicPr/>
                  </pic:nvPicPr>
                  <pic:blipFill>
                    <a:blip r:embed="rId12"/>
                    <a:stretch>
                      <a:fillRect/>
                    </a:stretch>
                  </pic:blipFill>
                  <pic:spPr>
                    <a:xfrm>
                      <a:off x="0" y="0"/>
                      <a:ext cx="1069496" cy="1527953"/>
                    </a:xfrm>
                    <a:prstGeom prst="rect">
                      <a:avLst/>
                    </a:prstGeom>
                  </pic:spPr>
                </pic:pic>
              </a:graphicData>
            </a:graphic>
          </wp:inline>
        </w:drawing>
      </w:r>
    </w:p>
    <w:p w14:paraId="42A9BA1A" w14:textId="48C06468" w:rsidR="00D25B40" w:rsidRDefault="00D25B40" w:rsidP="00D25B40">
      <w:r>
        <w:t>Popis místnosti:</w:t>
      </w:r>
    </w:p>
    <w:p w14:paraId="0455441A" w14:textId="77777777" w:rsidR="00D25B40" w:rsidRDefault="00D25B40" w:rsidP="00877C74">
      <w:pPr>
        <w:pStyle w:val="Odstavecseseznamem"/>
        <w:numPr>
          <w:ilvl w:val="0"/>
          <w:numId w:val="6"/>
        </w:numPr>
      </w:pPr>
      <w:r>
        <w:t>místnost je hrubě otesaná do skalního masivu</w:t>
      </w:r>
    </w:p>
    <w:p w14:paraId="562245F4" w14:textId="77777777" w:rsidR="00D25B40" w:rsidRDefault="00D25B40" w:rsidP="00877C74">
      <w:pPr>
        <w:pStyle w:val="Odstavecseseznamem"/>
        <w:numPr>
          <w:ilvl w:val="0"/>
          <w:numId w:val="6"/>
        </w:numPr>
      </w:pPr>
      <w:r>
        <w:t>je zhurba obdélníková</w:t>
      </w:r>
    </w:p>
    <w:p w14:paraId="7BE2776E" w14:textId="77777777" w:rsidR="00D25B40" w:rsidRDefault="00D25B40" w:rsidP="00877C74">
      <w:pPr>
        <w:pStyle w:val="Odstavecseseznamem"/>
        <w:numPr>
          <w:ilvl w:val="0"/>
          <w:numId w:val="6"/>
        </w:numPr>
      </w:pPr>
      <w:r>
        <w:t>vstup a výstup je na kratších stranách</w:t>
      </w:r>
    </w:p>
    <w:p w14:paraId="3A0CB657" w14:textId="77777777" w:rsidR="00D25B40" w:rsidRDefault="00D25B40" w:rsidP="00877C74">
      <w:pPr>
        <w:pStyle w:val="Odstavecseseznamem"/>
        <w:numPr>
          <w:ilvl w:val="0"/>
          <w:numId w:val="6"/>
        </w:numPr>
      </w:pPr>
      <w:r>
        <w:t>uprostřed místnosti je asi 2 sáhy široký kanál s proudící horkou lávou</w:t>
      </w:r>
    </w:p>
    <w:p w14:paraId="14BBF95B" w14:textId="77777777" w:rsidR="00D25B40" w:rsidRDefault="00D25B40" w:rsidP="00877C74">
      <w:pPr>
        <w:pStyle w:val="Odstavecseseznamem"/>
        <w:numPr>
          <w:ilvl w:val="0"/>
          <w:numId w:val="6"/>
        </w:numPr>
      </w:pPr>
      <w:r>
        <w:t>východ z místnosti je zatarasen závojem lávy, který vytéká nad chodbou a kanálkem je odváděna do středu místnosti do velkého kanálu</w:t>
      </w:r>
    </w:p>
    <w:p w14:paraId="32DC2D31" w14:textId="77777777" w:rsidR="00D25B40" w:rsidRDefault="00D25B40" w:rsidP="00D25B40">
      <w:r>
        <w:t>V této místnosti je jedinou překážkou horká láva. Přeskočit horkou lávu zvládne každá postava, ale s různou mírou pravděpodobnosti úspěchu (PJ sdělí postavě, nakolik se cítí, že to zvládne):</w:t>
      </w:r>
    </w:p>
    <w:p w14:paraId="43BE7CEE" w14:textId="77777777" w:rsidR="00D25B40" w:rsidRDefault="00D25B40" w:rsidP="00877C74">
      <w:pPr>
        <w:pStyle w:val="Odstavecseseznamem"/>
        <w:numPr>
          <w:ilvl w:val="0"/>
          <w:numId w:val="6"/>
        </w:numPr>
      </w:pPr>
      <w:r>
        <w:t>Kadir =  80% šance na úspěch</w:t>
      </w:r>
    </w:p>
    <w:p w14:paraId="7DCB7EEA" w14:textId="77777777" w:rsidR="00D25B40" w:rsidRDefault="00D25B40" w:rsidP="00877C74">
      <w:pPr>
        <w:pStyle w:val="Odstavecseseznamem"/>
        <w:numPr>
          <w:ilvl w:val="0"/>
          <w:numId w:val="6"/>
        </w:numPr>
      </w:pPr>
      <w:r>
        <w:t>Åge  = 50% šance na úspěch</w:t>
      </w:r>
    </w:p>
    <w:p w14:paraId="02D0C9A7" w14:textId="77777777" w:rsidR="00D25B40" w:rsidRDefault="00D25B40" w:rsidP="00877C74">
      <w:pPr>
        <w:pStyle w:val="Odstavecseseznamem"/>
        <w:numPr>
          <w:ilvl w:val="0"/>
          <w:numId w:val="6"/>
        </w:numPr>
      </w:pPr>
      <w:r>
        <w:t xml:space="preserve">Tufik = 99% šance na úspěch </w:t>
      </w:r>
    </w:p>
    <w:p w14:paraId="1ED4BBD9" w14:textId="77777777" w:rsidR="00D25B40" w:rsidRDefault="00D25B40" w:rsidP="00877C74">
      <w:pPr>
        <w:pStyle w:val="Odstavecseseznamem"/>
        <w:numPr>
          <w:ilvl w:val="0"/>
          <w:numId w:val="6"/>
        </w:numPr>
      </w:pPr>
      <w:r>
        <w:t>Fahim = 95% šance na úspěch</w:t>
      </w:r>
    </w:p>
    <w:p w14:paraId="623745CE" w14:textId="77777777" w:rsidR="00D25B40" w:rsidRDefault="00D25B40" w:rsidP="00877C74">
      <w:pPr>
        <w:pStyle w:val="Odstavecseseznamem"/>
        <w:numPr>
          <w:ilvl w:val="0"/>
          <w:numId w:val="6"/>
        </w:numPr>
      </w:pPr>
      <w:r>
        <w:t>Násim = 70% šance na úspěch</w:t>
      </w:r>
    </w:p>
    <w:p w14:paraId="7D7DD5BC" w14:textId="77777777" w:rsidR="00D25B40" w:rsidRDefault="00D25B40" w:rsidP="00877C74">
      <w:pPr>
        <w:pStyle w:val="Odstavecseseznamem"/>
        <w:numPr>
          <w:ilvl w:val="0"/>
          <w:numId w:val="6"/>
        </w:numPr>
      </w:pPr>
      <w:r>
        <w:t>Sagir = 80% šance na úspěch</w:t>
      </w:r>
    </w:p>
    <w:p w14:paraId="5F7D8EB2" w14:textId="77777777" w:rsidR="00D25B40" w:rsidRDefault="00D25B40" w:rsidP="00877C74">
      <w:pPr>
        <w:pStyle w:val="Odstavecseseznamem"/>
        <w:numPr>
          <w:ilvl w:val="0"/>
          <w:numId w:val="6"/>
        </w:numPr>
      </w:pPr>
      <w:r>
        <w:t>Stig  = 50% šance na úspěch</w:t>
      </w:r>
    </w:p>
    <w:p w14:paraId="77C9A47E" w14:textId="77777777" w:rsidR="00D25B40" w:rsidRDefault="00D25B40" w:rsidP="00D25B40">
      <w:r>
        <w:t>Problém je horko, smrduté výpary a hlavně blízkost lávové záclony na druhé straně kanálu. Nestačí jen přeskočit, ale dopadnou a neudělat dva kroky dopředu do lávové záclony.</w:t>
      </w:r>
    </w:p>
    <w:p w14:paraId="7722DA1E" w14:textId="77777777" w:rsidR="00D25B40" w:rsidRDefault="00D25B40" w:rsidP="00877C74">
      <w:pPr>
        <w:pStyle w:val="Velmidulezite"/>
      </w:pPr>
      <w:r>
        <w:t>Pozor! Voda s lávou prudce exploduje a popálí všechny okolo nehledě na zamlžení celého prostoru. Nabízí se cokoliv, co pomůže lávu odklonit jiným směrem a nebo upravit její tok, aby nepřekážel. Ultimátně stačí použít ochranu proti ohni a je vyřešeno.</w:t>
      </w:r>
    </w:p>
    <w:p w14:paraId="741F2991" w14:textId="77777777" w:rsidR="00D25B40" w:rsidRDefault="00D25B40" w:rsidP="00877C74">
      <w:pPr>
        <w:pStyle w:val="Nadpis2"/>
      </w:pPr>
      <w:r>
        <w:lastRenderedPageBreak/>
        <w:t>Labyrintová místnost (Drachen)</w:t>
      </w:r>
    </w:p>
    <w:p w14:paraId="177142D9" w14:textId="55A18D0D" w:rsidR="00287DCD" w:rsidRDefault="00287DCD" w:rsidP="006B20CF">
      <w:pPr>
        <w:pStyle w:val="Nastredbezodsazeni"/>
      </w:pPr>
      <w:r>
        <w:rPr>
          <w:noProof/>
          <w:lang w:eastAsia="cs-CZ"/>
        </w:rPr>
        <w:drawing>
          <wp:inline distT="0" distB="0" distL="0" distR="0" wp14:anchorId="31AD04F7" wp14:editId="02B2E587">
            <wp:extent cx="2046570" cy="1824990"/>
            <wp:effectExtent l="0" t="0" r="0" b="3810"/>
            <wp:docPr id="208172896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728961" name=""/>
                    <pic:cNvPicPr/>
                  </pic:nvPicPr>
                  <pic:blipFill>
                    <a:blip r:embed="rId13"/>
                    <a:stretch>
                      <a:fillRect/>
                    </a:stretch>
                  </pic:blipFill>
                  <pic:spPr>
                    <a:xfrm>
                      <a:off x="0" y="0"/>
                      <a:ext cx="2054550" cy="1832106"/>
                    </a:xfrm>
                    <a:prstGeom prst="rect">
                      <a:avLst/>
                    </a:prstGeom>
                  </pic:spPr>
                </pic:pic>
              </a:graphicData>
            </a:graphic>
          </wp:inline>
        </w:drawing>
      </w:r>
    </w:p>
    <w:p w14:paraId="6A8A9683" w14:textId="2A54EF68" w:rsidR="00D25B40" w:rsidRDefault="00D25B40" w:rsidP="00D25B40">
      <w:r>
        <w:t>Popis místnosti</w:t>
      </w:r>
    </w:p>
    <w:p w14:paraId="61BCFCB9" w14:textId="77777777" w:rsidR="00D25B40" w:rsidRDefault="00D25B40" w:rsidP="00877C74">
      <w:pPr>
        <w:pStyle w:val="Odstavecseseznamem"/>
        <w:numPr>
          <w:ilvl w:val="0"/>
          <w:numId w:val="6"/>
        </w:numPr>
      </w:pPr>
      <w:r>
        <w:t>obrovský dóm, kde nelze spatřit strop ani konec místnosti</w:t>
      </w:r>
    </w:p>
    <w:p w14:paraId="2A383CF2" w14:textId="77777777" w:rsidR="00D25B40" w:rsidRDefault="00D25B40" w:rsidP="00877C74">
      <w:pPr>
        <w:pStyle w:val="Odstavecseseznamem"/>
        <w:numPr>
          <w:ilvl w:val="0"/>
          <w:numId w:val="6"/>
        </w:numPr>
      </w:pPr>
      <w:r>
        <w:t>celý dóm je přepažen vyzděnými příčkami, které jsou jakoby nahodile poskládané (labyrint)</w:t>
      </w:r>
    </w:p>
    <w:p w14:paraId="3083D3AC" w14:textId="47FAAE77" w:rsidR="00D25B40" w:rsidRDefault="00D25B40" w:rsidP="00D25B40">
      <w:r>
        <w:t xml:space="preserve">Do této místnosti se vstupuje skrz zavřené dveře, stejně tak i vystupuje. Do této místnosti byly vypuštěni </w:t>
      </w:r>
      <w:r w:rsidR="00287DCD">
        <w:rPr>
          <w:rStyle w:val="Siln"/>
        </w:rPr>
        <w:t>El</w:t>
      </w:r>
      <w:r w:rsidRPr="00287DCD">
        <w:rPr>
          <w:rStyle w:val="Siln"/>
        </w:rPr>
        <w:t>focvakové</w:t>
      </w:r>
      <w:r>
        <w:t xml:space="preserve">. Ti jsou nyní různě rozlezlí v labyrintu. Krom toho jsou některé stěny tvořené </w:t>
      </w:r>
      <w:r w:rsidRPr="00287DCD">
        <w:rPr>
          <w:rStyle w:val="Siln"/>
        </w:rPr>
        <w:t>Slizovcem sklaním</w:t>
      </w:r>
      <w:r>
        <w:t>.</w:t>
      </w:r>
    </w:p>
    <w:p w14:paraId="08D327BA" w14:textId="77777777" w:rsidR="00D25B40" w:rsidRDefault="00D25B40" w:rsidP="00D25B40">
      <w:r>
        <w:t xml:space="preserve">O obou stvůrách může družina vědět ze Siccovy sítě (“Bushra ulovila Elfocvaky a pak nějaký sliz co imituje zdi katakomb”), o elfocvacích pak ještě z indicií v Bushřině domě (sud plný elfích ostatků). </w:t>
      </w:r>
    </w:p>
    <w:p w14:paraId="6B1B4E0B" w14:textId="77777777" w:rsidR="00D25B40" w:rsidRDefault="00D25B40" w:rsidP="00877C74">
      <w:pPr>
        <w:pStyle w:val="Staty"/>
      </w:pPr>
      <w:r>
        <w:t xml:space="preserve">Elfocvak </w:t>
      </w:r>
    </w:p>
    <w:p w14:paraId="2C2E24FF" w14:textId="77777777" w:rsidR="00287DCD" w:rsidRDefault="00287DCD" w:rsidP="00877C74">
      <w:pPr>
        <w:pStyle w:val="Staty"/>
      </w:pPr>
    </w:p>
    <w:p w14:paraId="118DF1B6" w14:textId="5FDC9432" w:rsidR="00D25B40" w:rsidRDefault="00D25B40" w:rsidP="00877C74">
      <w:pPr>
        <w:pStyle w:val="Staty"/>
      </w:pPr>
      <w:r>
        <w:t>Žvt: 30 (je jich jako členů družiny)</w:t>
      </w:r>
    </w:p>
    <w:p w14:paraId="0D7E9462" w14:textId="77777777" w:rsidR="00D25B40" w:rsidRDefault="00D25B40" w:rsidP="00877C74">
      <w:pPr>
        <w:pStyle w:val="Staty"/>
      </w:pPr>
      <w:r>
        <w:t>ÚČ: (+2+6/+3) = 8/+3 (kusadla)</w:t>
      </w:r>
    </w:p>
    <w:p w14:paraId="4C0F2F18" w14:textId="77777777" w:rsidR="00D25B40" w:rsidRDefault="00D25B40" w:rsidP="00877C74">
      <w:pPr>
        <w:pStyle w:val="Staty"/>
      </w:pPr>
      <w:r>
        <w:t>OČ: (0+6) = 6</w:t>
      </w:r>
    </w:p>
    <w:p w14:paraId="7D8E8E19" w14:textId="77777777" w:rsidR="00D25B40" w:rsidRDefault="00D25B40" w:rsidP="00877C74">
      <w:pPr>
        <w:pStyle w:val="Staty"/>
      </w:pPr>
      <w:r>
        <w:t>Odl: 21/+5</w:t>
      </w:r>
    </w:p>
    <w:p w14:paraId="60EE41E0" w14:textId="77777777" w:rsidR="00D25B40" w:rsidRDefault="00D25B40" w:rsidP="00877C74">
      <w:pPr>
        <w:pStyle w:val="Staty"/>
      </w:pPr>
      <w:r>
        <w:t>Vel: B</w:t>
      </w:r>
    </w:p>
    <w:p w14:paraId="2F6224B0" w14:textId="77777777" w:rsidR="00D25B40" w:rsidRDefault="00D25B40" w:rsidP="00877C74">
      <w:pPr>
        <w:pStyle w:val="Staty"/>
      </w:pPr>
      <w:r>
        <w:t>Boj: 12</w:t>
      </w:r>
    </w:p>
    <w:p w14:paraId="63264682" w14:textId="77777777" w:rsidR="00D25B40" w:rsidRDefault="00D25B40" w:rsidP="00877C74">
      <w:pPr>
        <w:pStyle w:val="Staty"/>
      </w:pPr>
      <w:r>
        <w:t>Zran: obyčejná, kouzelná, stříbrná zbraň, ohnivá hlína ½, rachejtle ½, hořící olej ½, mráz ½, magické alchymistické lektvary, hraničářská kouzla, ohnivá a mrazivá kouzla ½, fyzická kouzla, bílá střela</w:t>
      </w:r>
    </w:p>
    <w:p w14:paraId="181E69BA" w14:textId="2255E21C" w:rsidR="00D25B40" w:rsidRDefault="00D25B40" w:rsidP="00877C74">
      <w:r>
        <w:t>Elfocvak je 2 sáhy dlouhá nestvůra podobná roháči, ovšem bez křídel. Jeho tělo je zarostlé do chitinového pancíře, má šest nohou a v předu dvě strašná kusadla.</w:t>
      </w:r>
      <w:r w:rsidR="00287DCD">
        <w:t xml:space="preserve"> </w:t>
      </w:r>
      <w:r>
        <w:t>Elfové mají v boji s elfocvaky postih -2 k hodům na útk i obranu.</w:t>
      </w:r>
    </w:p>
    <w:p w14:paraId="61CAD4D1" w14:textId="77777777" w:rsidR="00D25B40" w:rsidRDefault="00D25B40" w:rsidP="00877C74">
      <w:r>
        <w:t>Elfocvakovi není těžké uprchnout, ale projít chodbou, ve které hlídá, je zhola nemožné. Poku svými kusadli zasáhne postavu, nemusí ji pustit; každé další kolo jí způsobuje zranění za 3 životy, na nikoho dlašího však přirozeně nemůže útočit. Sevře-li takto postavu s odolností alespoň 15, může na něj tato postava ještě útočit s bonusem +2, dokud počet jejích životů neklesne pod jednu třetinu původního počtu.</w:t>
      </w:r>
    </w:p>
    <w:p w14:paraId="3D53445F" w14:textId="6A5BB7E0" w:rsidR="00D25B40" w:rsidRDefault="00D25B40" w:rsidP="00877C74">
      <w:r>
        <w:t>T</w:t>
      </w:r>
      <w:r w:rsidR="00287DCD">
        <w:t>y</w:t>
      </w:r>
      <w:r>
        <w:t>to odporné obludy však mají jednu slabinu: jejich pancíře nejsou odolné vůči sekyrám - zbrani, kterou elfové obvykle nebojují. (Elfocvak má postih -2 k hodu na obranu proti útoku sekyrou.)</w:t>
      </w:r>
    </w:p>
    <w:p w14:paraId="534881B2" w14:textId="77777777" w:rsidR="00D25B40" w:rsidRDefault="00D25B40" w:rsidP="00877C74">
      <w:pPr>
        <w:pStyle w:val="Staty"/>
      </w:pPr>
      <w:r>
        <w:t>Slizovec skalní</w:t>
      </w:r>
    </w:p>
    <w:p w14:paraId="6E2D6DDC" w14:textId="77777777" w:rsidR="00287DCD" w:rsidRDefault="00287DCD" w:rsidP="00877C74">
      <w:pPr>
        <w:pStyle w:val="Staty"/>
      </w:pPr>
    </w:p>
    <w:p w14:paraId="1FA47231" w14:textId="53D003C5" w:rsidR="00D25B40" w:rsidRDefault="00D25B40" w:rsidP="00877C74">
      <w:pPr>
        <w:pStyle w:val="Staty"/>
      </w:pPr>
      <w:r>
        <w:t>Žvt: 3</w:t>
      </w:r>
    </w:p>
    <w:p w14:paraId="02BD8431" w14:textId="77777777" w:rsidR="00D25B40" w:rsidRDefault="00D25B40" w:rsidP="00877C74">
      <w:pPr>
        <w:pStyle w:val="Staty"/>
      </w:pPr>
      <w:r>
        <w:t>ÚČ: 1 (dotyk) + zvl.</w:t>
      </w:r>
    </w:p>
    <w:p w14:paraId="3B84FCBB" w14:textId="77777777" w:rsidR="00D25B40" w:rsidRDefault="00D25B40" w:rsidP="00877C74">
      <w:pPr>
        <w:pStyle w:val="Staty"/>
      </w:pPr>
      <w:r>
        <w:t>OČ: 4</w:t>
      </w:r>
    </w:p>
    <w:p w14:paraId="77E05CDC" w14:textId="77777777" w:rsidR="00D25B40" w:rsidRDefault="00D25B40" w:rsidP="00877C74">
      <w:pPr>
        <w:pStyle w:val="Staty"/>
      </w:pPr>
      <w:r>
        <w:t>Odl: 21/+5</w:t>
      </w:r>
    </w:p>
    <w:p w14:paraId="75576D56" w14:textId="77777777" w:rsidR="00D25B40" w:rsidRDefault="00D25B40" w:rsidP="00877C74">
      <w:pPr>
        <w:pStyle w:val="Staty"/>
      </w:pPr>
      <w:r>
        <w:t>Vel: A</w:t>
      </w:r>
    </w:p>
    <w:p w14:paraId="360A818A" w14:textId="77777777" w:rsidR="00D25B40" w:rsidRDefault="00D25B40" w:rsidP="00877C74">
      <w:pPr>
        <w:pStyle w:val="Staty"/>
      </w:pPr>
      <w:r>
        <w:t>Boj: 12</w:t>
      </w:r>
    </w:p>
    <w:p w14:paraId="4C186A5E" w14:textId="77777777" w:rsidR="00D25B40" w:rsidRDefault="00D25B40" w:rsidP="00877C74">
      <w:pPr>
        <w:pStyle w:val="Staty"/>
      </w:pPr>
      <w:r>
        <w:t>Zran: ohnivá hlína, rachejtle, hořící olej, mráz, útočná kouzla, ohnivá a mrazivá kouzla</w:t>
      </w:r>
    </w:p>
    <w:p w14:paraId="5FB56CD1" w14:textId="5BF336E3" w:rsidR="00D25B40" w:rsidRDefault="00D25B40" w:rsidP="00D25B40">
      <w:r>
        <w:t xml:space="preserve">Slizovec dokáže ze svého těla, které je teplejší než skála a na omak slizké, vytvořit napodobeniny stěn, stropů nebo celých chodeb </w:t>
      </w:r>
      <w:r w:rsidR="00287DCD">
        <w:t>.</w:t>
      </w:r>
    </w:p>
    <w:p w14:paraId="4E1C7181" w14:textId="77777777" w:rsidR="00D25B40" w:rsidRDefault="00D25B40" w:rsidP="00D25B40">
      <w:r>
        <w:t>Slizovec útočí dotykem. Dřevo, kůži a podobné materiály rozleptá rychlostí 1 coul za kolo, železo rychlostí 1 coul za 5 ko, skálu není schopen rozleptat vůbec. Při styku s holou kůží ubírá slizovec své oběti 2k6 v každém kole.</w:t>
      </w:r>
    </w:p>
    <w:p w14:paraId="343B4B10" w14:textId="77777777" w:rsidR="00D25B40" w:rsidRDefault="00D25B40" w:rsidP="00D25B40">
      <w:r>
        <w:t>Tento číhající děs je možno zničit jenom ohněm, blesky a ohnivými kouzly. Při útoku na leptajícího slizovce dostává polovinu zranění jeho oběť.</w:t>
      </w:r>
    </w:p>
    <w:p w14:paraId="61BB7F8D" w14:textId="77777777" w:rsidR="00D25B40" w:rsidRDefault="00D25B40" w:rsidP="00877C74">
      <w:pPr>
        <w:pStyle w:val="Nadpis2"/>
      </w:pPr>
      <w:r>
        <w:lastRenderedPageBreak/>
        <w:t>Zrcadlová místnost (Drachen)</w:t>
      </w:r>
    </w:p>
    <w:p w14:paraId="7EA0E311" w14:textId="655B5F18" w:rsidR="00287DCD" w:rsidRDefault="00167522" w:rsidP="006B20CF">
      <w:pPr>
        <w:pStyle w:val="Nastredbezodsazeni"/>
      </w:pPr>
      <w:r>
        <w:rPr>
          <w:noProof/>
          <w:lang w:eastAsia="cs-CZ"/>
        </w:rPr>
        <w:drawing>
          <wp:inline distT="0" distB="0" distL="0" distR="0" wp14:anchorId="7D5C0C7B" wp14:editId="3C193ED1">
            <wp:extent cx="1100487" cy="1570044"/>
            <wp:effectExtent l="0" t="6032" r="0" b="0"/>
            <wp:docPr id="17463275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327574" name=""/>
                    <pic:cNvPicPr/>
                  </pic:nvPicPr>
                  <pic:blipFill>
                    <a:blip r:embed="rId14"/>
                    <a:stretch>
                      <a:fillRect/>
                    </a:stretch>
                  </pic:blipFill>
                  <pic:spPr>
                    <a:xfrm rot="5400000">
                      <a:off x="0" y="0"/>
                      <a:ext cx="1108927" cy="1582084"/>
                    </a:xfrm>
                    <a:prstGeom prst="rect">
                      <a:avLst/>
                    </a:prstGeom>
                  </pic:spPr>
                </pic:pic>
              </a:graphicData>
            </a:graphic>
          </wp:inline>
        </w:drawing>
      </w:r>
    </w:p>
    <w:p w14:paraId="71191CC9" w14:textId="673BDE97" w:rsidR="00D25B40" w:rsidRDefault="00D25B40" w:rsidP="00D25B40">
      <w:r>
        <w:t>Popis místnosti</w:t>
      </w:r>
      <w:r w:rsidR="00167522">
        <w:t>:</w:t>
      </w:r>
    </w:p>
    <w:p w14:paraId="6B723FAE" w14:textId="77777777" w:rsidR="00D25B40" w:rsidRDefault="00D25B40" w:rsidP="00877C74">
      <w:pPr>
        <w:pStyle w:val="Odstavecseseznamem"/>
        <w:numPr>
          <w:ilvl w:val="0"/>
          <w:numId w:val="6"/>
        </w:numPr>
      </w:pPr>
      <w:r>
        <w:t>hodně podlouhlá místnost</w:t>
      </w:r>
    </w:p>
    <w:p w14:paraId="1901EF5F" w14:textId="77777777" w:rsidR="00D25B40" w:rsidRDefault="00D25B40" w:rsidP="00877C74">
      <w:pPr>
        <w:pStyle w:val="Odstavecseseznamem"/>
        <w:numPr>
          <w:ilvl w:val="0"/>
          <w:numId w:val="6"/>
        </w:numPr>
      </w:pPr>
      <w:r>
        <w:t>vstup a výstup na kratších stěnách</w:t>
      </w:r>
    </w:p>
    <w:p w14:paraId="7A48DE68" w14:textId="77777777" w:rsidR="00D25B40" w:rsidRDefault="00D25B40" w:rsidP="00877C74">
      <w:pPr>
        <w:pStyle w:val="Odstavecseseznamem"/>
        <w:numPr>
          <w:ilvl w:val="0"/>
          <w:numId w:val="6"/>
        </w:numPr>
      </w:pPr>
      <w:r>
        <w:t>na jedné dlouhé straně je zrcadlo</w:t>
      </w:r>
    </w:p>
    <w:p w14:paraId="2558D281" w14:textId="77777777" w:rsidR="00D25B40" w:rsidRDefault="00D25B40" w:rsidP="00D25B40">
      <w:r>
        <w:t>V této místnosti není nic nebezpečného. Zrcadlo se může proměnit v “okno” a ukázat ,jak si vedou jiné družiny. Pokud je čas, PJ může popsat, co postavy vidí v zrcadle. Např.:</w:t>
      </w:r>
    </w:p>
    <w:p w14:paraId="4C43334D" w14:textId="4973E90D" w:rsidR="00D25B40" w:rsidRDefault="00D25B40" w:rsidP="00877C74">
      <w:pPr>
        <w:pStyle w:val="Odstavecseseznamem"/>
        <w:numPr>
          <w:ilvl w:val="0"/>
          <w:numId w:val="6"/>
        </w:numPr>
      </w:pPr>
      <w:r>
        <w:t>postava právě přeskočila lávový kanál, ale nestihla zastavit a zahučela do lávového závoje</w:t>
      </w:r>
      <w:r w:rsidR="00167522">
        <w:t xml:space="preserve"> a </w:t>
      </w:r>
      <w:r>
        <w:t>zahynula ve strašných bolestech</w:t>
      </w:r>
    </w:p>
    <w:p w14:paraId="4913ECFC" w14:textId="318C1CDB" w:rsidR="00D25B40" w:rsidRDefault="00D25B40" w:rsidP="00877C74">
      <w:pPr>
        <w:pStyle w:val="Odstavecseseznamem"/>
        <w:numPr>
          <w:ilvl w:val="0"/>
          <w:numId w:val="6"/>
        </w:numPr>
      </w:pPr>
      <w:r>
        <w:t>elf</w:t>
      </w:r>
      <w:r w:rsidR="00167522">
        <w:t xml:space="preserve"> </w:t>
      </w:r>
      <w:r>
        <w:t xml:space="preserve">byl zezadu napaden elfocvakem, který </w:t>
      </w:r>
      <w:r w:rsidR="00167522">
        <w:t>ukousl</w:t>
      </w:r>
      <w:r>
        <w:t xml:space="preserve"> postavě nohu těsně nad kolenem - vidí, jak se svíjí na zemi, zatímco z něj stříká krev a jeho druhové dobíjejí elfocvaka</w:t>
      </w:r>
    </w:p>
    <w:p w14:paraId="1C775B7D" w14:textId="0ECDFC97" w:rsidR="00D25B40" w:rsidRDefault="00D25B40" w:rsidP="00877C74">
      <w:pPr>
        <w:pStyle w:val="Odstavecseseznamem"/>
        <w:numPr>
          <w:ilvl w:val="0"/>
          <w:numId w:val="6"/>
        </w:numPr>
      </w:pPr>
      <w:r>
        <w:t>družina se válí v kalužích krve, jednotlivé postavy jsou celé brunátné v obličeji a v křečích pomalu umírají na jed/vykrvácení</w:t>
      </w:r>
    </w:p>
    <w:p w14:paraId="7C18678A" w14:textId="77777777" w:rsidR="00D25B40" w:rsidRDefault="00D25B40" w:rsidP="00877C74">
      <w:pPr>
        <w:pStyle w:val="Nadpis2"/>
      </w:pPr>
      <w:r>
        <w:t>Místnost hádanky</w:t>
      </w:r>
    </w:p>
    <w:p w14:paraId="6874C460" w14:textId="0B6C7875" w:rsidR="00167522" w:rsidRDefault="00167522" w:rsidP="006B20CF">
      <w:pPr>
        <w:pStyle w:val="Nastredbezodsazeni"/>
      </w:pPr>
      <w:r>
        <w:rPr>
          <w:noProof/>
          <w:lang w:eastAsia="cs-CZ"/>
        </w:rPr>
        <w:drawing>
          <wp:inline distT="0" distB="0" distL="0" distR="0" wp14:anchorId="30909DD0" wp14:editId="1485DFA6">
            <wp:extent cx="1352550" cy="1267455"/>
            <wp:effectExtent l="0" t="0" r="0" b="9525"/>
            <wp:docPr id="4508496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59321" cy="1273800"/>
                    </a:xfrm>
                    <a:prstGeom prst="rect">
                      <a:avLst/>
                    </a:prstGeom>
                    <a:noFill/>
                    <a:ln>
                      <a:noFill/>
                    </a:ln>
                  </pic:spPr>
                </pic:pic>
              </a:graphicData>
            </a:graphic>
          </wp:inline>
        </w:drawing>
      </w:r>
    </w:p>
    <w:p w14:paraId="4F491836" w14:textId="5D5FC998" w:rsidR="00D25B40" w:rsidRDefault="00D25B40" w:rsidP="00D25B40">
      <w:r>
        <w:t xml:space="preserve">Družina vstupuje do mramorové místnosti, která oproti předchozím místnostem působí opravdu luxusně. Jak by ne, konec katakomb je na dosah ruky. Místnost je prázdná, uprostřed je pódium. </w:t>
      </w:r>
      <w:r w:rsidR="00167522">
        <w:t>M</w:t>
      </w:r>
      <w:r>
        <w:t xml:space="preserve">stnost je ozářena světlem bez určitého zdroje. Opustit místnost lze jedinou chodbou, </w:t>
      </w:r>
      <w:r w:rsidR="00167522">
        <w:t>se  zdobenými dveřmi</w:t>
      </w:r>
      <w:r>
        <w:t>.</w:t>
      </w:r>
    </w:p>
    <w:p w14:paraId="2CF7BB0A" w14:textId="29F900CB" w:rsidR="00D25B40" w:rsidRDefault="00D25B40" w:rsidP="00D25B40">
      <w:r>
        <w:t>Jakmile družina komplet vstoupí do místnosti, na pódiu se objeví iluze Naraba Hakshaka. Iluze vypadá jak nekvalitní hologram.</w:t>
      </w:r>
    </w:p>
    <w:p w14:paraId="4319A606" w14:textId="77777777" w:rsidR="00D25B40" w:rsidRDefault="00D25B40" w:rsidP="00D25B40">
      <w:r>
        <w:t>Narab kouká směrem do chodby, kudy družina do místnosti vstoupila. Celý hologram je trochu porouchaný a laciný, takže iluze Naraba bude koukat jinam, než se postavy nachází (PJ může simulovat tím, že bude mluvit třeba z okna, nikoliv na hráče). Narab spustí:</w:t>
      </w:r>
    </w:p>
    <w:p w14:paraId="040BB6C5" w14:textId="77777777" w:rsidR="00877C74" w:rsidRDefault="00877C74" w:rsidP="00D25B40">
      <w:pPr>
        <w:sectPr w:rsidR="00877C74" w:rsidSect="00D25B40">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num="2" w:space="567"/>
          <w:docGrid w:linePitch="360"/>
        </w:sectPr>
      </w:pPr>
    </w:p>
    <w:p w14:paraId="00FB2283" w14:textId="77777777" w:rsidR="00877C74" w:rsidRDefault="00877C74" w:rsidP="00877C74">
      <w:pPr>
        <w:pStyle w:val="Atmotext"/>
      </w:pPr>
      <w:r>
        <w:t>“Přátelé, jsem na vás pyšný! Tak daleko se dostat v tak krátkém čase. Ohromující výkon před kterým se upřímně skláním. Nyní vás čeká poslední zkouška. Pokud ji složíte, možná budete první, kdo vystoupí do Jaffy a stane se vítězem turnaje hrdinů. Zkouška je jednoduchá, stačí zvolit správný klíč ke dveřím, které vedou do Jaffy. Klíče jsou čtyři, který je však ten správný? Pozorně poslouchejte!</w:t>
      </w:r>
    </w:p>
    <w:p w14:paraId="3D67ACE5" w14:textId="77777777" w:rsidR="00877C74" w:rsidRDefault="00877C74" w:rsidP="00877C74">
      <w:pPr>
        <w:pStyle w:val="Atmotext"/>
      </w:pPr>
      <w:r>
        <w:t xml:space="preserve">Čtyři klíče vlastní čtyři zvířata Al Qary - Liška, Sokol, Velbloud a Had. </w:t>
      </w:r>
      <w:r w:rsidRPr="006706AB">
        <w:rPr>
          <w:rStyle w:val="Siln"/>
        </w:rPr>
        <w:t>Správný klíč má ten,</w:t>
      </w:r>
      <w:r>
        <w:t xml:space="preserve"> </w:t>
      </w:r>
      <w:r w:rsidRPr="006706AB">
        <w:rPr>
          <w:rStyle w:val="Siln"/>
        </w:rPr>
        <w:t>kdo je s jistotou lhářem</w:t>
      </w:r>
      <w:r>
        <w:t>. Co o klíčnících víme?</w:t>
      </w:r>
    </w:p>
    <w:p w14:paraId="4D609499" w14:textId="20F567C5" w:rsidR="00877C74" w:rsidRDefault="00167522" w:rsidP="00877C74">
      <w:pPr>
        <w:pStyle w:val="Atmotext"/>
      </w:pPr>
      <w:r>
        <w:t>....</w:t>
      </w:r>
      <w:r w:rsidR="006706AB">
        <w:t xml:space="preserve">1. </w:t>
      </w:r>
      <w:r w:rsidR="00877C74">
        <w:t>Když jsou Liška a Velbloud lháři, pak lže i Had.</w:t>
      </w:r>
    </w:p>
    <w:p w14:paraId="0D319ADC" w14:textId="04B68A26" w:rsidR="00877C74" w:rsidRDefault="006706AB" w:rsidP="00877C74">
      <w:pPr>
        <w:pStyle w:val="Atmotext"/>
      </w:pPr>
      <w:r>
        <w:t xml:space="preserve">....2. </w:t>
      </w:r>
      <w:r w:rsidR="00877C74">
        <w:t>Pokud Liška lže, potom lže taky Velbloud nebo Had a nebo oba dva.</w:t>
      </w:r>
    </w:p>
    <w:p w14:paraId="430EA544" w14:textId="0C1FAD99" w:rsidR="00877C74" w:rsidRDefault="006706AB" w:rsidP="00877C74">
      <w:pPr>
        <w:pStyle w:val="Atmotext"/>
      </w:pPr>
      <w:r>
        <w:t xml:space="preserve">....3. </w:t>
      </w:r>
      <w:r w:rsidR="00877C74">
        <w:t>Pokud Had lže, pak lže i Sokol.</w:t>
      </w:r>
    </w:p>
    <w:p w14:paraId="23E6F626" w14:textId="66EFC600" w:rsidR="00877C74" w:rsidRDefault="006706AB" w:rsidP="00877C74">
      <w:pPr>
        <w:pStyle w:val="Atmotext"/>
      </w:pPr>
      <w:r>
        <w:t xml:space="preserve">....4. </w:t>
      </w:r>
      <w:r w:rsidR="00877C74">
        <w:t>Pokud Liška není lhářem, potom je lhářem Sokol.</w:t>
      </w:r>
    </w:p>
    <w:p w14:paraId="6E7DDE7A" w14:textId="77777777" w:rsidR="00877C74" w:rsidRDefault="00877C74" w:rsidP="00877C74">
      <w:pPr>
        <w:pStyle w:val="Atmotext"/>
      </w:pPr>
      <w:r>
        <w:t>Rozmýšlejte pečlivě, ale neotálejte. Ostatní hrdinové již mohou odemykat dveře do Jaffy! Jakmile si budete jistí, vemte si klíč a pokračujte zdobným východem do další místnosti. Pamatujte, jakmile se rozhodnete, již není možné volbu změnit!”</w:t>
      </w:r>
    </w:p>
    <w:p w14:paraId="57B09218" w14:textId="6DCCE3E1" w:rsidR="00877C74" w:rsidRDefault="00877C74" w:rsidP="00877C74">
      <w:r>
        <w:lastRenderedPageBreak/>
        <w:t>Jedná se o klasickou logickou hádanku, kterou lze vyluštit vyřazovací metodou. Možných kombinací lhářů a pravdomluvků je 16. V tabulce níže jsou označeny ty kombinace, které odporují čtyřem tvrzením Naraba. Po vyřazení chybných kombinací je zřejmé, že jediným “jistým” lhářem je Sokol. (0 = lhář, 1 = pravdomluvka).</w:t>
      </w:r>
    </w:p>
    <w:tbl>
      <w:tblPr>
        <w:tblStyle w:val="Mkatabulky"/>
        <w:tblW w:w="0" w:type="auto"/>
        <w:jc w:val="center"/>
        <w:tblLook w:val="04A0" w:firstRow="1" w:lastRow="0" w:firstColumn="1" w:lastColumn="0" w:noHBand="0" w:noVBand="1"/>
      </w:tblPr>
      <w:tblGrid>
        <w:gridCol w:w="1632"/>
        <w:gridCol w:w="1633"/>
        <w:gridCol w:w="1633"/>
        <w:gridCol w:w="1633"/>
        <w:gridCol w:w="1633"/>
      </w:tblGrid>
      <w:tr w:rsidR="006706AB" w14:paraId="46DD3252" w14:textId="77777777" w:rsidTr="006706AB">
        <w:trPr>
          <w:jc w:val="center"/>
        </w:trPr>
        <w:tc>
          <w:tcPr>
            <w:tcW w:w="1632" w:type="dxa"/>
          </w:tcPr>
          <w:p w14:paraId="0A08850B" w14:textId="4BBCE302" w:rsidR="006706AB" w:rsidRPr="006706AB" w:rsidRDefault="006706AB" w:rsidP="006706AB">
            <w:pPr>
              <w:ind w:firstLine="0"/>
              <w:jc w:val="center"/>
              <w:rPr>
                <w:rStyle w:val="Siln"/>
              </w:rPr>
            </w:pPr>
            <w:r w:rsidRPr="006706AB">
              <w:rPr>
                <w:rStyle w:val="Siln"/>
              </w:rPr>
              <w:t>Liška</w:t>
            </w:r>
          </w:p>
        </w:tc>
        <w:tc>
          <w:tcPr>
            <w:tcW w:w="1633" w:type="dxa"/>
          </w:tcPr>
          <w:p w14:paraId="03E49C3D" w14:textId="3DA8DF7E" w:rsidR="006706AB" w:rsidRPr="006706AB" w:rsidRDefault="006706AB" w:rsidP="006706AB">
            <w:pPr>
              <w:ind w:firstLine="0"/>
              <w:jc w:val="center"/>
              <w:rPr>
                <w:rStyle w:val="Siln"/>
              </w:rPr>
            </w:pPr>
            <w:r w:rsidRPr="006706AB">
              <w:rPr>
                <w:rStyle w:val="Siln"/>
              </w:rPr>
              <w:t>Sokol</w:t>
            </w:r>
          </w:p>
        </w:tc>
        <w:tc>
          <w:tcPr>
            <w:tcW w:w="1633" w:type="dxa"/>
          </w:tcPr>
          <w:p w14:paraId="744A8E33" w14:textId="20C666A6" w:rsidR="006706AB" w:rsidRPr="006706AB" w:rsidRDefault="006706AB" w:rsidP="006706AB">
            <w:pPr>
              <w:ind w:firstLine="0"/>
              <w:jc w:val="center"/>
              <w:rPr>
                <w:rStyle w:val="Siln"/>
              </w:rPr>
            </w:pPr>
            <w:r w:rsidRPr="006706AB">
              <w:rPr>
                <w:rStyle w:val="Siln"/>
              </w:rPr>
              <w:t>Velbloud</w:t>
            </w:r>
          </w:p>
        </w:tc>
        <w:tc>
          <w:tcPr>
            <w:tcW w:w="1633" w:type="dxa"/>
          </w:tcPr>
          <w:p w14:paraId="6B3E23A6" w14:textId="5506F134" w:rsidR="006706AB" w:rsidRPr="006706AB" w:rsidRDefault="006706AB" w:rsidP="006706AB">
            <w:pPr>
              <w:ind w:firstLine="0"/>
              <w:jc w:val="center"/>
              <w:rPr>
                <w:rStyle w:val="Siln"/>
              </w:rPr>
            </w:pPr>
            <w:r w:rsidRPr="006706AB">
              <w:rPr>
                <w:rStyle w:val="Siln"/>
              </w:rPr>
              <w:t>Had</w:t>
            </w:r>
          </w:p>
        </w:tc>
        <w:tc>
          <w:tcPr>
            <w:tcW w:w="1633" w:type="dxa"/>
          </w:tcPr>
          <w:p w14:paraId="49EA9183" w14:textId="24F75EF5" w:rsidR="006706AB" w:rsidRPr="006706AB" w:rsidRDefault="006706AB" w:rsidP="006706AB">
            <w:pPr>
              <w:ind w:firstLine="0"/>
              <w:jc w:val="center"/>
              <w:rPr>
                <w:rStyle w:val="Siln"/>
              </w:rPr>
            </w:pPr>
            <w:r w:rsidRPr="006706AB">
              <w:rPr>
                <w:rStyle w:val="Siln"/>
              </w:rPr>
              <w:t>Kolize s tvrzením č. ?</w:t>
            </w:r>
          </w:p>
        </w:tc>
      </w:tr>
      <w:tr w:rsidR="006706AB" w14:paraId="681E6F86" w14:textId="77777777" w:rsidTr="00167522">
        <w:trPr>
          <w:jc w:val="center"/>
        </w:trPr>
        <w:tc>
          <w:tcPr>
            <w:tcW w:w="1632" w:type="dxa"/>
            <w:shd w:val="clear" w:color="auto" w:fill="auto"/>
          </w:tcPr>
          <w:p w14:paraId="2EE04490" w14:textId="285D9FD1" w:rsidR="006706AB" w:rsidRDefault="006706AB" w:rsidP="006706AB">
            <w:pPr>
              <w:ind w:firstLine="0"/>
              <w:jc w:val="center"/>
            </w:pPr>
            <w:r w:rsidRPr="00025C6D">
              <w:t>0</w:t>
            </w:r>
          </w:p>
        </w:tc>
        <w:tc>
          <w:tcPr>
            <w:tcW w:w="1633" w:type="dxa"/>
            <w:shd w:val="clear" w:color="auto" w:fill="auto"/>
          </w:tcPr>
          <w:p w14:paraId="6CB31ACE" w14:textId="1292AF7B"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2E185084" w14:textId="765CA4B3" w:rsidR="006706AB" w:rsidRDefault="006706AB" w:rsidP="006706AB">
            <w:pPr>
              <w:ind w:firstLine="0"/>
              <w:jc w:val="center"/>
            </w:pPr>
            <w:r w:rsidRPr="00BA5046">
              <w:t>0</w:t>
            </w:r>
          </w:p>
        </w:tc>
        <w:tc>
          <w:tcPr>
            <w:tcW w:w="1633" w:type="dxa"/>
            <w:shd w:val="clear" w:color="auto" w:fill="auto"/>
          </w:tcPr>
          <w:p w14:paraId="75D59F35" w14:textId="066030D6" w:rsidR="006706AB" w:rsidRDefault="006706AB" w:rsidP="006706AB">
            <w:pPr>
              <w:ind w:firstLine="0"/>
              <w:jc w:val="center"/>
            </w:pPr>
            <w:r w:rsidRPr="001F321E">
              <w:t>0</w:t>
            </w:r>
          </w:p>
        </w:tc>
        <w:tc>
          <w:tcPr>
            <w:tcW w:w="1633" w:type="dxa"/>
            <w:shd w:val="clear" w:color="auto" w:fill="auto"/>
          </w:tcPr>
          <w:p w14:paraId="1F49AA7E" w14:textId="77777777" w:rsidR="006706AB" w:rsidRDefault="006706AB" w:rsidP="006706AB">
            <w:pPr>
              <w:ind w:firstLine="0"/>
              <w:jc w:val="center"/>
            </w:pPr>
          </w:p>
        </w:tc>
      </w:tr>
      <w:tr w:rsidR="006706AB" w14:paraId="1B7D0FBF" w14:textId="77777777" w:rsidTr="00167522">
        <w:trPr>
          <w:jc w:val="center"/>
        </w:trPr>
        <w:tc>
          <w:tcPr>
            <w:tcW w:w="1632" w:type="dxa"/>
            <w:shd w:val="clear" w:color="auto" w:fill="auto"/>
          </w:tcPr>
          <w:p w14:paraId="72A95A04" w14:textId="2AC8D178" w:rsidR="006706AB" w:rsidRDefault="006706AB" w:rsidP="006706AB">
            <w:pPr>
              <w:ind w:firstLine="0"/>
              <w:jc w:val="center"/>
            </w:pPr>
            <w:r w:rsidRPr="00025C6D">
              <w:t>1</w:t>
            </w:r>
          </w:p>
        </w:tc>
        <w:tc>
          <w:tcPr>
            <w:tcW w:w="1633" w:type="dxa"/>
            <w:shd w:val="clear" w:color="auto" w:fill="auto"/>
          </w:tcPr>
          <w:p w14:paraId="65EF52B2" w14:textId="2062B8D5"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294471A0" w14:textId="5B276248" w:rsidR="006706AB" w:rsidRDefault="006706AB" w:rsidP="006706AB">
            <w:pPr>
              <w:ind w:firstLine="0"/>
              <w:jc w:val="center"/>
            </w:pPr>
            <w:r w:rsidRPr="00BA5046">
              <w:t>0</w:t>
            </w:r>
          </w:p>
        </w:tc>
        <w:tc>
          <w:tcPr>
            <w:tcW w:w="1633" w:type="dxa"/>
            <w:shd w:val="clear" w:color="auto" w:fill="auto"/>
          </w:tcPr>
          <w:p w14:paraId="41C7BD60" w14:textId="333E2629" w:rsidR="006706AB" w:rsidRDefault="006706AB" w:rsidP="006706AB">
            <w:pPr>
              <w:ind w:firstLine="0"/>
              <w:jc w:val="center"/>
            </w:pPr>
            <w:r w:rsidRPr="001F321E">
              <w:t>0</w:t>
            </w:r>
          </w:p>
        </w:tc>
        <w:tc>
          <w:tcPr>
            <w:tcW w:w="1633" w:type="dxa"/>
            <w:shd w:val="clear" w:color="auto" w:fill="auto"/>
          </w:tcPr>
          <w:p w14:paraId="26B8D2D5" w14:textId="77777777" w:rsidR="006706AB" w:rsidRDefault="006706AB" w:rsidP="006706AB">
            <w:pPr>
              <w:ind w:firstLine="0"/>
              <w:jc w:val="center"/>
            </w:pPr>
          </w:p>
        </w:tc>
      </w:tr>
      <w:tr w:rsidR="006706AB" w14:paraId="5D1045CB" w14:textId="77777777" w:rsidTr="00167522">
        <w:trPr>
          <w:jc w:val="center"/>
        </w:trPr>
        <w:tc>
          <w:tcPr>
            <w:tcW w:w="1632" w:type="dxa"/>
            <w:shd w:val="clear" w:color="auto" w:fill="D9D9D9" w:themeFill="background1" w:themeFillShade="D9"/>
          </w:tcPr>
          <w:p w14:paraId="27D1C81D" w14:textId="7518B970" w:rsidR="006706AB" w:rsidRDefault="006706AB" w:rsidP="006706AB">
            <w:pPr>
              <w:ind w:firstLine="0"/>
              <w:jc w:val="center"/>
            </w:pPr>
            <w:r w:rsidRPr="00025C6D">
              <w:t>0</w:t>
            </w:r>
          </w:p>
        </w:tc>
        <w:tc>
          <w:tcPr>
            <w:tcW w:w="1633" w:type="dxa"/>
            <w:shd w:val="clear" w:color="auto" w:fill="D9D9D9" w:themeFill="background1" w:themeFillShade="D9"/>
          </w:tcPr>
          <w:p w14:paraId="35F6BD14" w14:textId="0659913C" w:rsidR="006706AB" w:rsidRDefault="006706AB" w:rsidP="006706AB">
            <w:pPr>
              <w:ind w:firstLine="0"/>
              <w:jc w:val="center"/>
            </w:pPr>
            <w:r w:rsidRPr="00150D48">
              <w:t>1</w:t>
            </w:r>
          </w:p>
        </w:tc>
        <w:tc>
          <w:tcPr>
            <w:tcW w:w="1633" w:type="dxa"/>
            <w:shd w:val="clear" w:color="auto" w:fill="D9D9D9" w:themeFill="background1" w:themeFillShade="D9"/>
          </w:tcPr>
          <w:p w14:paraId="55C0791D" w14:textId="10F25CB8" w:rsidR="006706AB" w:rsidRDefault="006706AB" w:rsidP="006706AB">
            <w:pPr>
              <w:ind w:firstLine="0"/>
              <w:jc w:val="center"/>
            </w:pPr>
            <w:r w:rsidRPr="00BA5046">
              <w:t>0</w:t>
            </w:r>
          </w:p>
        </w:tc>
        <w:tc>
          <w:tcPr>
            <w:tcW w:w="1633" w:type="dxa"/>
            <w:shd w:val="clear" w:color="auto" w:fill="D9D9D9" w:themeFill="background1" w:themeFillShade="D9"/>
          </w:tcPr>
          <w:p w14:paraId="53F32700" w14:textId="724AB102" w:rsidR="006706AB" w:rsidRDefault="006706AB" w:rsidP="006706AB">
            <w:pPr>
              <w:ind w:firstLine="0"/>
              <w:jc w:val="center"/>
            </w:pPr>
            <w:r w:rsidRPr="001F321E">
              <w:t>0</w:t>
            </w:r>
          </w:p>
        </w:tc>
        <w:tc>
          <w:tcPr>
            <w:tcW w:w="1633" w:type="dxa"/>
            <w:shd w:val="clear" w:color="auto" w:fill="D9D9D9" w:themeFill="background1" w:themeFillShade="D9"/>
          </w:tcPr>
          <w:p w14:paraId="322C0032" w14:textId="3978919A" w:rsidR="006706AB" w:rsidRDefault="00167522" w:rsidP="006706AB">
            <w:pPr>
              <w:ind w:firstLine="0"/>
              <w:jc w:val="center"/>
            </w:pPr>
            <w:r>
              <w:t>3</w:t>
            </w:r>
          </w:p>
        </w:tc>
      </w:tr>
      <w:tr w:rsidR="006706AB" w14:paraId="280574B4" w14:textId="77777777" w:rsidTr="00167522">
        <w:trPr>
          <w:jc w:val="center"/>
        </w:trPr>
        <w:tc>
          <w:tcPr>
            <w:tcW w:w="1632" w:type="dxa"/>
            <w:shd w:val="clear" w:color="auto" w:fill="D9D9D9" w:themeFill="background1" w:themeFillShade="D9"/>
          </w:tcPr>
          <w:p w14:paraId="54526F76" w14:textId="508EFD84" w:rsidR="006706AB" w:rsidRDefault="006706AB" w:rsidP="006706AB">
            <w:pPr>
              <w:ind w:firstLine="0"/>
              <w:jc w:val="center"/>
            </w:pPr>
            <w:r w:rsidRPr="00025C6D">
              <w:t>1</w:t>
            </w:r>
          </w:p>
        </w:tc>
        <w:tc>
          <w:tcPr>
            <w:tcW w:w="1633" w:type="dxa"/>
            <w:shd w:val="clear" w:color="auto" w:fill="D9D9D9" w:themeFill="background1" w:themeFillShade="D9"/>
          </w:tcPr>
          <w:p w14:paraId="798ADF3A" w14:textId="352553B5" w:rsidR="006706AB" w:rsidRDefault="006706AB" w:rsidP="006706AB">
            <w:pPr>
              <w:ind w:firstLine="0"/>
              <w:jc w:val="center"/>
            </w:pPr>
            <w:r w:rsidRPr="00150D48">
              <w:t>1</w:t>
            </w:r>
          </w:p>
        </w:tc>
        <w:tc>
          <w:tcPr>
            <w:tcW w:w="1633" w:type="dxa"/>
            <w:shd w:val="clear" w:color="auto" w:fill="D9D9D9" w:themeFill="background1" w:themeFillShade="D9"/>
          </w:tcPr>
          <w:p w14:paraId="5FA29A59" w14:textId="3CDBBC49" w:rsidR="006706AB" w:rsidRDefault="006706AB" w:rsidP="006706AB">
            <w:pPr>
              <w:ind w:firstLine="0"/>
              <w:jc w:val="center"/>
            </w:pPr>
            <w:r w:rsidRPr="00BA5046">
              <w:t>0</w:t>
            </w:r>
          </w:p>
        </w:tc>
        <w:tc>
          <w:tcPr>
            <w:tcW w:w="1633" w:type="dxa"/>
            <w:shd w:val="clear" w:color="auto" w:fill="D9D9D9" w:themeFill="background1" w:themeFillShade="D9"/>
          </w:tcPr>
          <w:p w14:paraId="7C081FEB" w14:textId="367589D2" w:rsidR="006706AB" w:rsidRDefault="006706AB" w:rsidP="006706AB">
            <w:pPr>
              <w:ind w:firstLine="0"/>
              <w:jc w:val="center"/>
            </w:pPr>
            <w:r w:rsidRPr="001F321E">
              <w:t>0</w:t>
            </w:r>
          </w:p>
        </w:tc>
        <w:tc>
          <w:tcPr>
            <w:tcW w:w="1633" w:type="dxa"/>
            <w:shd w:val="clear" w:color="auto" w:fill="D9D9D9" w:themeFill="background1" w:themeFillShade="D9"/>
          </w:tcPr>
          <w:p w14:paraId="5EBD8789" w14:textId="2B6BF36A" w:rsidR="006706AB" w:rsidRDefault="000A6DFD" w:rsidP="006706AB">
            <w:pPr>
              <w:ind w:firstLine="0"/>
              <w:jc w:val="center"/>
            </w:pPr>
            <w:r>
              <w:t xml:space="preserve">3, </w:t>
            </w:r>
            <w:r w:rsidR="00167522">
              <w:t>4</w:t>
            </w:r>
          </w:p>
        </w:tc>
      </w:tr>
      <w:tr w:rsidR="006706AB" w14:paraId="29B2C45E" w14:textId="77777777" w:rsidTr="00167522">
        <w:trPr>
          <w:jc w:val="center"/>
        </w:trPr>
        <w:tc>
          <w:tcPr>
            <w:tcW w:w="1632" w:type="dxa"/>
            <w:shd w:val="clear" w:color="auto" w:fill="auto"/>
          </w:tcPr>
          <w:p w14:paraId="745AE060" w14:textId="18A0864D" w:rsidR="006706AB" w:rsidRDefault="006706AB" w:rsidP="006706AB">
            <w:pPr>
              <w:ind w:firstLine="0"/>
              <w:jc w:val="center"/>
            </w:pPr>
            <w:r w:rsidRPr="00025C6D">
              <w:t>0</w:t>
            </w:r>
          </w:p>
        </w:tc>
        <w:tc>
          <w:tcPr>
            <w:tcW w:w="1633" w:type="dxa"/>
            <w:shd w:val="clear" w:color="auto" w:fill="auto"/>
          </w:tcPr>
          <w:p w14:paraId="5D5EAB8C" w14:textId="74092755"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13E810A0" w14:textId="54D31442" w:rsidR="006706AB" w:rsidRDefault="006706AB" w:rsidP="006706AB">
            <w:pPr>
              <w:ind w:firstLine="0"/>
              <w:jc w:val="center"/>
            </w:pPr>
            <w:r w:rsidRPr="00BA5046">
              <w:t>1</w:t>
            </w:r>
          </w:p>
        </w:tc>
        <w:tc>
          <w:tcPr>
            <w:tcW w:w="1633" w:type="dxa"/>
            <w:shd w:val="clear" w:color="auto" w:fill="auto"/>
          </w:tcPr>
          <w:p w14:paraId="48D279C7" w14:textId="56350CF0" w:rsidR="006706AB" w:rsidRDefault="006706AB" w:rsidP="006706AB">
            <w:pPr>
              <w:ind w:firstLine="0"/>
              <w:jc w:val="center"/>
            </w:pPr>
            <w:r w:rsidRPr="001F321E">
              <w:t>0</w:t>
            </w:r>
          </w:p>
        </w:tc>
        <w:tc>
          <w:tcPr>
            <w:tcW w:w="1633" w:type="dxa"/>
            <w:shd w:val="clear" w:color="auto" w:fill="auto"/>
          </w:tcPr>
          <w:p w14:paraId="4D96B536" w14:textId="1F19D750" w:rsidR="006706AB" w:rsidRDefault="006706AB" w:rsidP="006706AB">
            <w:pPr>
              <w:ind w:firstLine="0"/>
              <w:jc w:val="center"/>
            </w:pPr>
          </w:p>
        </w:tc>
      </w:tr>
      <w:tr w:rsidR="006706AB" w14:paraId="4A6DEA96" w14:textId="77777777" w:rsidTr="00167522">
        <w:trPr>
          <w:jc w:val="center"/>
        </w:trPr>
        <w:tc>
          <w:tcPr>
            <w:tcW w:w="1632" w:type="dxa"/>
            <w:shd w:val="clear" w:color="auto" w:fill="auto"/>
          </w:tcPr>
          <w:p w14:paraId="4A240544" w14:textId="614CE72D" w:rsidR="006706AB" w:rsidRDefault="006706AB" w:rsidP="006706AB">
            <w:pPr>
              <w:ind w:firstLine="0"/>
              <w:jc w:val="center"/>
            </w:pPr>
            <w:r w:rsidRPr="00025C6D">
              <w:t>1</w:t>
            </w:r>
          </w:p>
        </w:tc>
        <w:tc>
          <w:tcPr>
            <w:tcW w:w="1633" w:type="dxa"/>
            <w:shd w:val="clear" w:color="auto" w:fill="auto"/>
          </w:tcPr>
          <w:p w14:paraId="62EAE79B" w14:textId="1E36ED41"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68C40058" w14:textId="40BD1CB7" w:rsidR="006706AB" w:rsidRDefault="006706AB" w:rsidP="006706AB">
            <w:pPr>
              <w:ind w:firstLine="0"/>
              <w:jc w:val="center"/>
            </w:pPr>
            <w:r w:rsidRPr="00BA5046">
              <w:t>1</w:t>
            </w:r>
          </w:p>
        </w:tc>
        <w:tc>
          <w:tcPr>
            <w:tcW w:w="1633" w:type="dxa"/>
            <w:shd w:val="clear" w:color="auto" w:fill="auto"/>
          </w:tcPr>
          <w:p w14:paraId="424E2468" w14:textId="4C3E303F" w:rsidR="006706AB" w:rsidRDefault="006706AB" w:rsidP="006706AB">
            <w:pPr>
              <w:ind w:firstLine="0"/>
              <w:jc w:val="center"/>
            </w:pPr>
            <w:r w:rsidRPr="001F321E">
              <w:t>0</w:t>
            </w:r>
          </w:p>
        </w:tc>
        <w:tc>
          <w:tcPr>
            <w:tcW w:w="1633" w:type="dxa"/>
            <w:shd w:val="clear" w:color="auto" w:fill="auto"/>
          </w:tcPr>
          <w:p w14:paraId="4AD78DF6" w14:textId="291F970D" w:rsidR="00167522" w:rsidRDefault="00167522" w:rsidP="00167522">
            <w:pPr>
              <w:ind w:firstLine="0"/>
              <w:jc w:val="center"/>
            </w:pPr>
          </w:p>
        </w:tc>
      </w:tr>
      <w:tr w:rsidR="006706AB" w14:paraId="42C7E23E" w14:textId="77777777" w:rsidTr="000A6DFD">
        <w:trPr>
          <w:jc w:val="center"/>
        </w:trPr>
        <w:tc>
          <w:tcPr>
            <w:tcW w:w="1632" w:type="dxa"/>
            <w:shd w:val="clear" w:color="auto" w:fill="D9D9D9" w:themeFill="background1" w:themeFillShade="D9"/>
          </w:tcPr>
          <w:p w14:paraId="75CD5C9F" w14:textId="5E4D93D2" w:rsidR="006706AB" w:rsidRDefault="006706AB" w:rsidP="006706AB">
            <w:pPr>
              <w:ind w:firstLine="0"/>
              <w:jc w:val="center"/>
            </w:pPr>
            <w:r w:rsidRPr="00025C6D">
              <w:t>0</w:t>
            </w:r>
          </w:p>
        </w:tc>
        <w:tc>
          <w:tcPr>
            <w:tcW w:w="1633" w:type="dxa"/>
            <w:shd w:val="clear" w:color="auto" w:fill="D9D9D9" w:themeFill="background1" w:themeFillShade="D9"/>
          </w:tcPr>
          <w:p w14:paraId="626741B0" w14:textId="3C389661" w:rsidR="006706AB" w:rsidRDefault="006706AB" w:rsidP="006706AB">
            <w:pPr>
              <w:ind w:firstLine="0"/>
              <w:jc w:val="center"/>
            </w:pPr>
            <w:r w:rsidRPr="00150D48">
              <w:t>1</w:t>
            </w:r>
          </w:p>
        </w:tc>
        <w:tc>
          <w:tcPr>
            <w:tcW w:w="1633" w:type="dxa"/>
            <w:shd w:val="clear" w:color="auto" w:fill="D9D9D9" w:themeFill="background1" w:themeFillShade="D9"/>
          </w:tcPr>
          <w:p w14:paraId="2E4FD594" w14:textId="3203722C" w:rsidR="006706AB" w:rsidRDefault="006706AB" w:rsidP="006706AB">
            <w:pPr>
              <w:ind w:firstLine="0"/>
              <w:jc w:val="center"/>
            </w:pPr>
            <w:r w:rsidRPr="00BA5046">
              <w:t>1</w:t>
            </w:r>
          </w:p>
        </w:tc>
        <w:tc>
          <w:tcPr>
            <w:tcW w:w="1633" w:type="dxa"/>
            <w:shd w:val="clear" w:color="auto" w:fill="D9D9D9" w:themeFill="background1" w:themeFillShade="D9"/>
          </w:tcPr>
          <w:p w14:paraId="47C16409" w14:textId="08CDD1A8" w:rsidR="006706AB" w:rsidRDefault="006706AB" w:rsidP="006706AB">
            <w:pPr>
              <w:ind w:firstLine="0"/>
              <w:jc w:val="center"/>
            </w:pPr>
            <w:r w:rsidRPr="001F321E">
              <w:t>0</w:t>
            </w:r>
          </w:p>
        </w:tc>
        <w:tc>
          <w:tcPr>
            <w:tcW w:w="1633" w:type="dxa"/>
            <w:shd w:val="clear" w:color="auto" w:fill="D9D9D9" w:themeFill="background1" w:themeFillShade="D9"/>
          </w:tcPr>
          <w:p w14:paraId="61277BDE" w14:textId="7A758FF4" w:rsidR="006706AB" w:rsidRDefault="00167522" w:rsidP="00167522">
            <w:pPr>
              <w:ind w:firstLine="0"/>
              <w:jc w:val="center"/>
            </w:pPr>
            <w:r>
              <w:t>3</w:t>
            </w:r>
          </w:p>
        </w:tc>
      </w:tr>
      <w:tr w:rsidR="006706AB" w14:paraId="13B0943E" w14:textId="77777777" w:rsidTr="000A6DFD">
        <w:trPr>
          <w:jc w:val="center"/>
        </w:trPr>
        <w:tc>
          <w:tcPr>
            <w:tcW w:w="1632" w:type="dxa"/>
            <w:shd w:val="clear" w:color="auto" w:fill="D9D9D9" w:themeFill="background1" w:themeFillShade="D9"/>
          </w:tcPr>
          <w:p w14:paraId="093F4243" w14:textId="612CBD66" w:rsidR="006706AB" w:rsidRDefault="006706AB" w:rsidP="006706AB">
            <w:pPr>
              <w:ind w:firstLine="0"/>
              <w:jc w:val="center"/>
            </w:pPr>
            <w:r w:rsidRPr="00025C6D">
              <w:t>1</w:t>
            </w:r>
          </w:p>
        </w:tc>
        <w:tc>
          <w:tcPr>
            <w:tcW w:w="1633" w:type="dxa"/>
            <w:shd w:val="clear" w:color="auto" w:fill="D9D9D9" w:themeFill="background1" w:themeFillShade="D9"/>
          </w:tcPr>
          <w:p w14:paraId="5ADDC0BB" w14:textId="61EDD0D1" w:rsidR="006706AB" w:rsidRDefault="006706AB" w:rsidP="006706AB">
            <w:pPr>
              <w:ind w:firstLine="0"/>
              <w:jc w:val="center"/>
            </w:pPr>
            <w:r w:rsidRPr="00150D48">
              <w:t>1</w:t>
            </w:r>
          </w:p>
        </w:tc>
        <w:tc>
          <w:tcPr>
            <w:tcW w:w="1633" w:type="dxa"/>
            <w:shd w:val="clear" w:color="auto" w:fill="D9D9D9" w:themeFill="background1" w:themeFillShade="D9"/>
          </w:tcPr>
          <w:p w14:paraId="0837AF36" w14:textId="493FC5B8" w:rsidR="006706AB" w:rsidRDefault="006706AB" w:rsidP="006706AB">
            <w:pPr>
              <w:ind w:firstLine="0"/>
              <w:jc w:val="center"/>
            </w:pPr>
            <w:r w:rsidRPr="00BA5046">
              <w:t>1</w:t>
            </w:r>
          </w:p>
        </w:tc>
        <w:tc>
          <w:tcPr>
            <w:tcW w:w="1633" w:type="dxa"/>
            <w:shd w:val="clear" w:color="auto" w:fill="D9D9D9" w:themeFill="background1" w:themeFillShade="D9"/>
          </w:tcPr>
          <w:p w14:paraId="5B4965F6" w14:textId="5AF0DBAB" w:rsidR="006706AB" w:rsidRDefault="006706AB" w:rsidP="006706AB">
            <w:pPr>
              <w:ind w:firstLine="0"/>
              <w:jc w:val="center"/>
            </w:pPr>
            <w:r w:rsidRPr="001F321E">
              <w:t>0</w:t>
            </w:r>
          </w:p>
        </w:tc>
        <w:tc>
          <w:tcPr>
            <w:tcW w:w="1633" w:type="dxa"/>
            <w:shd w:val="clear" w:color="auto" w:fill="D9D9D9" w:themeFill="background1" w:themeFillShade="D9"/>
          </w:tcPr>
          <w:p w14:paraId="29D962D0" w14:textId="592FAF9E" w:rsidR="00167522" w:rsidRDefault="000A6DFD" w:rsidP="00167522">
            <w:pPr>
              <w:ind w:firstLine="0"/>
              <w:jc w:val="center"/>
            </w:pPr>
            <w:r>
              <w:t xml:space="preserve">3, </w:t>
            </w:r>
            <w:r w:rsidR="00167522">
              <w:t>4</w:t>
            </w:r>
          </w:p>
        </w:tc>
      </w:tr>
      <w:tr w:rsidR="006706AB" w14:paraId="494EBC0D" w14:textId="77777777" w:rsidTr="000A6DFD">
        <w:trPr>
          <w:jc w:val="center"/>
        </w:trPr>
        <w:tc>
          <w:tcPr>
            <w:tcW w:w="1632" w:type="dxa"/>
            <w:shd w:val="clear" w:color="auto" w:fill="D9D9D9" w:themeFill="background1" w:themeFillShade="D9"/>
          </w:tcPr>
          <w:p w14:paraId="7833B75B" w14:textId="0C6AD14B" w:rsidR="006706AB" w:rsidRDefault="006706AB" w:rsidP="006706AB">
            <w:pPr>
              <w:ind w:firstLine="0"/>
              <w:jc w:val="center"/>
            </w:pPr>
            <w:r w:rsidRPr="00025C6D">
              <w:t>0</w:t>
            </w:r>
          </w:p>
        </w:tc>
        <w:tc>
          <w:tcPr>
            <w:tcW w:w="1633" w:type="dxa"/>
            <w:shd w:val="clear" w:color="auto" w:fill="D9D9D9" w:themeFill="background1" w:themeFillShade="D9"/>
          </w:tcPr>
          <w:p w14:paraId="730E1E09" w14:textId="7B70C9FF" w:rsidR="006706AB" w:rsidRDefault="006706AB" w:rsidP="006706AB">
            <w:pPr>
              <w:ind w:firstLine="0"/>
              <w:jc w:val="center"/>
            </w:pPr>
            <w:r w:rsidRPr="00150D48">
              <w:t>0</w:t>
            </w:r>
          </w:p>
        </w:tc>
        <w:tc>
          <w:tcPr>
            <w:tcW w:w="1633" w:type="dxa"/>
            <w:shd w:val="clear" w:color="auto" w:fill="D9D9D9" w:themeFill="background1" w:themeFillShade="D9"/>
          </w:tcPr>
          <w:p w14:paraId="7FA32265" w14:textId="2E91057A" w:rsidR="006706AB" w:rsidRDefault="006706AB" w:rsidP="006706AB">
            <w:pPr>
              <w:ind w:firstLine="0"/>
              <w:jc w:val="center"/>
            </w:pPr>
            <w:r w:rsidRPr="00BA5046">
              <w:t>0</w:t>
            </w:r>
          </w:p>
        </w:tc>
        <w:tc>
          <w:tcPr>
            <w:tcW w:w="1633" w:type="dxa"/>
            <w:shd w:val="clear" w:color="auto" w:fill="D9D9D9" w:themeFill="background1" w:themeFillShade="D9"/>
          </w:tcPr>
          <w:p w14:paraId="306B88E2" w14:textId="65280D74" w:rsidR="006706AB" w:rsidRDefault="006706AB" w:rsidP="006706AB">
            <w:pPr>
              <w:ind w:firstLine="0"/>
              <w:jc w:val="center"/>
            </w:pPr>
            <w:r w:rsidRPr="001F321E">
              <w:t>1</w:t>
            </w:r>
          </w:p>
        </w:tc>
        <w:tc>
          <w:tcPr>
            <w:tcW w:w="1633" w:type="dxa"/>
            <w:shd w:val="clear" w:color="auto" w:fill="D9D9D9" w:themeFill="background1" w:themeFillShade="D9"/>
          </w:tcPr>
          <w:p w14:paraId="286F1A3F" w14:textId="46436C3B" w:rsidR="006706AB" w:rsidRDefault="00167522" w:rsidP="006706AB">
            <w:pPr>
              <w:ind w:firstLine="0"/>
              <w:jc w:val="center"/>
            </w:pPr>
            <w:r>
              <w:t>1</w:t>
            </w:r>
          </w:p>
        </w:tc>
      </w:tr>
      <w:tr w:rsidR="006706AB" w14:paraId="3EC794C3" w14:textId="77777777" w:rsidTr="00167522">
        <w:trPr>
          <w:jc w:val="center"/>
        </w:trPr>
        <w:tc>
          <w:tcPr>
            <w:tcW w:w="1632" w:type="dxa"/>
            <w:shd w:val="clear" w:color="auto" w:fill="auto"/>
          </w:tcPr>
          <w:p w14:paraId="6C911E67" w14:textId="78EBD88C" w:rsidR="006706AB" w:rsidRDefault="006706AB" w:rsidP="006706AB">
            <w:pPr>
              <w:ind w:firstLine="0"/>
              <w:jc w:val="center"/>
            </w:pPr>
            <w:r w:rsidRPr="00025C6D">
              <w:t>1</w:t>
            </w:r>
          </w:p>
        </w:tc>
        <w:tc>
          <w:tcPr>
            <w:tcW w:w="1633" w:type="dxa"/>
            <w:shd w:val="clear" w:color="auto" w:fill="auto"/>
          </w:tcPr>
          <w:p w14:paraId="164853E6" w14:textId="3102474E"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6FC76968" w14:textId="0C8BE6CD" w:rsidR="006706AB" w:rsidRDefault="006706AB" w:rsidP="006706AB">
            <w:pPr>
              <w:ind w:firstLine="0"/>
              <w:jc w:val="center"/>
            </w:pPr>
            <w:r w:rsidRPr="00BA5046">
              <w:t>0</w:t>
            </w:r>
          </w:p>
        </w:tc>
        <w:tc>
          <w:tcPr>
            <w:tcW w:w="1633" w:type="dxa"/>
            <w:shd w:val="clear" w:color="auto" w:fill="auto"/>
          </w:tcPr>
          <w:p w14:paraId="5023A63A" w14:textId="4C990F47" w:rsidR="006706AB" w:rsidRDefault="006706AB" w:rsidP="006706AB">
            <w:pPr>
              <w:ind w:firstLine="0"/>
              <w:jc w:val="center"/>
            </w:pPr>
            <w:r w:rsidRPr="001F321E">
              <w:t>1</w:t>
            </w:r>
          </w:p>
        </w:tc>
        <w:tc>
          <w:tcPr>
            <w:tcW w:w="1633" w:type="dxa"/>
            <w:shd w:val="clear" w:color="auto" w:fill="auto"/>
          </w:tcPr>
          <w:p w14:paraId="02ACEB32" w14:textId="239BFB83" w:rsidR="006706AB" w:rsidRDefault="006706AB" w:rsidP="006706AB">
            <w:pPr>
              <w:ind w:firstLine="0"/>
              <w:jc w:val="center"/>
            </w:pPr>
          </w:p>
        </w:tc>
      </w:tr>
      <w:tr w:rsidR="006706AB" w14:paraId="2C60F70A" w14:textId="77777777" w:rsidTr="000A6DFD">
        <w:trPr>
          <w:jc w:val="center"/>
        </w:trPr>
        <w:tc>
          <w:tcPr>
            <w:tcW w:w="1632" w:type="dxa"/>
            <w:shd w:val="clear" w:color="auto" w:fill="D9D9D9" w:themeFill="background1" w:themeFillShade="D9"/>
          </w:tcPr>
          <w:p w14:paraId="09A2CE25" w14:textId="0ADF7CCE" w:rsidR="006706AB" w:rsidRDefault="006706AB" w:rsidP="006706AB">
            <w:pPr>
              <w:ind w:firstLine="0"/>
              <w:jc w:val="center"/>
            </w:pPr>
            <w:r w:rsidRPr="00025C6D">
              <w:t>0</w:t>
            </w:r>
          </w:p>
        </w:tc>
        <w:tc>
          <w:tcPr>
            <w:tcW w:w="1633" w:type="dxa"/>
            <w:shd w:val="clear" w:color="auto" w:fill="D9D9D9" w:themeFill="background1" w:themeFillShade="D9"/>
          </w:tcPr>
          <w:p w14:paraId="45CB08A1" w14:textId="3F7644FE" w:rsidR="006706AB" w:rsidRDefault="006706AB" w:rsidP="006706AB">
            <w:pPr>
              <w:ind w:firstLine="0"/>
              <w:jc w:val="center"/>
            </w:pPr>
            <w:r w:rsidRPr="00150D48">
              <w:t>1</w:t>
            </w:r>
          </w:p>
        </w:tc>
        <w:tc>
          <w:tcPr>
            <w:tcW w:w="1633" w:type="dxa"/>
            <w:shd w:val="clear" w:color="auto" w:fill="D9D9D9" w:themeFill="background1" w:themeFillShade="D9"/>
          </w:tcPr>
          <w:p w14:paraId="1916E241" w14:textId="6E21F2E7" w:rsidR="006706AB" w:rsidRDefault="006706AB" w:rsidP="006706AB">
            <w:pPr>
              <w:ind w:firstLine="0"/>
              <w:jc w:val="center"/>
            </w:pPr>
            <w:r w:rsidRPr="00BA5046">
              <w:t>0</w:t>
            </w:r>
          </w:p>
        </w:tc>
        <w:tc>
          <w:tcPr>
            <w:tcW w:w="1633" w:type="dxa"/>
            <w:shd w:val="clear" w:color="auto" w:fill="D9D9D9" w:themeFill="background1" w:themeFillShade="D9"/>
          </w:tcPr>
          <w:p w14:paraId="1DF2A252" w14:textId="26EC0577" w:rsidR="006706AB" w:rsidRDefault="006706AB" w:rsidP="006706AB">
            <w:pPr>
              <w:ind w:firstLine="0"/>
              <w:jc w:val="center"/>
            </w:pPr>
            <w:r w:rsidRPr="001F321E">
              <w:t>1</w:t>
            </w:r>
          </w:p>
        </w:tc>
        <w:tc>
          <w:tcPr>
            <w:tcW w:w="1633" w:type="dxa"/>
            <w:shd w:val="clear" w:color="auto" w:fill="D9D9D9" w:themeFill="background1" w:themeFillShade="D9"/>
          </w:tcPr>
          <w:p w14:paraId="0049DAF1" w14:textId="26EB1E10" w:rsidR="006706AB" w:rsidRDefault="00167522" w:rsidP="006706AB">
            <w:pPr>
              <w:ind w:firstLine="0"/>
              <w:jc w:val="center"/>
            </w:pPr>
            <w:r>
              <w:t>1</w:t>
            </w:r>
          </w:p>
        </w:tc>
      </w:tr>
      <w:tr w:rsidR="006706AB" w14:paraId="060E7212" w14:textId="77777777" w:rsidTr="000A6DFD">
        <w:trPr>
          <w:jc w:val="center"/>
        </w:trPr>
        <w:tc>
          <w:tcPr>
            <w:tcW w:w="1632" w:type="dxa"/>
            <w:shd w:val="clear" w:color="auto" w:fill="D9D9D9" w:themeFill="background1" w:themeFillShade="D9"/>
          </w:tcPr>
          <w:p w14:paraId="1EF209E9" w14:textId="3AC3ADBF" w:rsidR="006706AB" w:rsidRDefault="006706AB" w:rsidP="006706AB">
            <w:pPr>
              <w:ind w:firstLine="0"/>
              <w:jc w:val="center"/>
            </w:pPr>
            <w:r w:rsidRPr="00025C6D">
              <w:t>1</w:t>
            </w:r>
          </w:p>
        </w:tc>
        <w:tc>
          <w:tcPr>
            <w:tcW w:w="1633" w:type="dxa"/>
            <w:shd w:val="clear" w:color="auto" w:fill="D9D9D9" w:themeFill="background1" w:themeFillShade="D9"/>
          </w:tcPr>
          <w:p w14:paraId="4672F840" w14:textId="37418CF4" w:rsidR="006706AB" w:rsidRDefault="006706AB" w:rsidP="006706AB">
            <w:pPr>
              <w:ind w:firstLine="0"/>
              <w:jc w:val="center"/>
            </w:pPr>
            <w:r w:rsidRPr="00150D48">
              <w:t>1</w:t>
            </w:r>
          </w:p>
        </w:tc>
        <w:tc>
          <w:tcPr>
            <w:tcW w:w="1633" w:type="dxa"/>
            <w:shd w:val="clear" w:color="auto" w:fill="D9D9D9" w:themeFill="background1" w:themeFillShade="D9"/>
          </w:tcPr>
          <w:p w14:paraId="43AA8977" w14:textId="27707D1C" w:rsidR="006706AB" w:rsidRDefault="006706AB" w:rsidP="006706AB">
            <w:pPr>
              <w:ind w:firstLine="0"/>
              <w:jc w:val="center"/>
            </w:pPr>
            <w:r w:rsidRPr="00BA5046">
              <w:t>0</w:t>
            </w:r>
          </w:p>
        </w:tc>
        <w:tc>
          <w:tcPr>
            <w:tcW w:w="1633" w:type="dxa"/>
            <w:shd w:val="clear" w:color="auto" w:fill="D9D9D9" w:themeFill="background1" w:themeFillShade="D9"/>
          </w:tcPr>
          <w:p w14:paraId="00686863" w14:textId="479A6492" w:rsidR="006706AB" w:rsidRDefault="006706AB" w:rsidP="006706AB">
            <w:pPr>
              <w:ind w:firstLine="0"/>
              <w:jc w:val="center"/>
            </w:pPr>
            <w:r w:rsidRPr="001F321E">
              <w:t>1</w:t>
            </w:r>
          </w:p>
        </w:tc>
        <w:tc>
          <w:tcPr>
            <w:tcW w:w="1633" w:type="dxa"/>
            <w:shd w:val="clear" w:color="auto" w:fill="D9D9D9" w:themeFill="background1" w:themeFillShade="D9"/>
          </w:tcPr>
          <w:p w14:paraId="40793C63" w14:textId="363806F5" w:rsidR="006706AB" w:rsidRDefault="00167522" w:rsidP="006706AB">
            <w:pPr>
              <w:ind w:firstLine="0"/>
              <w:jc w:val="center"/>
            </w:pPr>
            <w:r>
              <w:t>4</w:t>
            </w:r>
          </w:p>
        </w:tc>
      </w:tr>
      <w:tr w:rsidR="006706AB" w14:paraId="514F7729" w14:textId="77777777" w:rsidTr="000A6DFD">
        <w:trPr>
          <w:jc w:val="center"/>
        </w:trPr>
        <w:tc>
          <w:tcPr>
            <w:tcW w:w="1632" w:type="dxa"/>
            <w:shd w:val="clear" w:color="auto" w:fill="D9D9D9" w:themeFill="background1" w:themeFillShade="D9"/>
          </w:tcPr>
          <w:p w14:paraId="733ABEB4" w14:textId="7FED5A17" w:rsidR="006706AB" w:rsidRDefault="006706AB" w:rsidP="006706AB">
            <w:pPr>
              <w:ind w:firstLine="0"/>
              <w:jc w:val="center"/>
            </w:pPr>
            <w:r w:rsidRPr="00025C6D">
              <w:t>0</w:t>
            </w:r>
          </w:p>
        </w:tc>
        <w:tc>
          <w:tcPr>
            <w:tcW w:w="1633" w:type="dxa"/>
            <w:shd w:val="clear" w:color="auto" w:fill="D9D9D9" w:themeFill="background1" w:themeFillShade="D9"/>
          </w:tcPr>
          <w:p w14:paraId="2FB2F900" w14:textId="68C94DD2" w:rsidR="006706AB" w:rsidRDefault="006706AB" w:rsidP="006706AB">
            <w:pPr>
              <w:ind w:firstLine="0"/>
              <w:jc w:val="center"/>
            </w:pPr>
            <w:r w:rsidRPr="00150D48">
              <w:t>0</w:t>
            </w:r>
          </w:p>
        </w:tc>
        <w:tc>
          <w:tcPr>
            <w:tcW w:w="1633" w:type="dxa"/>
            <w:shd w:val="clear" w:color="auto" w:fill="D9D9D9" w:themeFill="background1" w:themeFillShade="D9"/>
          </w:tcPr>
          <w:p w14:paraId="0007475A" w14:textId="217C51F2" w:rsidR="006706AB" w:rsidRDefault="006706AB" w:rsidP="006706AB">
            <w:pPr>
              <w:ind w:firstLine="0"/>
              <w:jc w:val="center"/>
            </w:pPr>
            <w:r w:rsidRPr="00BA5046">
              <w:t>1</w:t>
            </w:r>
          </w:p>
        </w:tc>
        <w:tc>
          <w:tcPr>
            <w:tcW w:w="1633" w:type="dxa"/>
            <w:shd w:val="clear" w:color="auto" w:fill="D9D9D9" w:themeFill="background1" w:themeFillShade="D9"/>
          </w:tcPr>
          <w:p w14:paraId="3248ECB6" w14:textId="091113AD" w:rsidR="006706AB" w:rsidRDefault="006706AB" w:rsidP="006706AB">
            <w:pPr>
              <w:ind w:firstLine="0"/>
              <w:jc w:val="center"/>
            </w:pPr>
            <w:r w:rsidRPr="001F321E">
              <w:t>1</w:t>
            </w:r>
          </w:p>
        </w:tc>
        <w:tc>
          <w:tcPr>
            <w:tcW w:w="1633" w:type="dxa"/>
            <w:shd w:val="clear" w:color="auto" w:fill="D9D9D9" w:themeFill="background1" w:themeFillShade="D9"/>
          </w:tcPr>
          <w:p w14:paraId="32ADD19E" w14:textId="1E6FAF09" w:rsidR="006706AB" w:rsidRDefault="00167522" w:rsidP="006706AB">
            <w:pPr>
              <w:ind w:firstLine="0"/>
              <w:jc w:val="center"/>
            </w:pPr>
            <w:r>
              <w:t>2</w:t>
            </w:r>
          </w:p>
        </w:tc>
      </w:tr>
      <w:tr w:rsidR="006706AB" w14:paraId="6AE13839" w14:textId="77777777" w:rsidTr="00167522">
        <w:trPr>
          <w:jc w:val="center"/>
        </w:trPr>
        <w:tc>
          <w:tcPr>
            <w:tcW w:w="1632" w:type="dxa"/>
            <w:shd w:val="clear" w:color="auto" w:fill="auto"/>
          </w:tcPr>
          <w:p w14:paraId="709B34C9" w14:textId="4FA61F2A" w:rsidR="006706AB" w:rsidRDefault="006706AB" w:rsidP="006706AB">
            <w:pPr>
              <w:ind w:firstLine="0"/>
              <w:jc w:val="center"/>
            </w:pPr>
            <w:r w:rsidRPr="00025C6D">
              <w:t>1</w:t>
            </w:r>
          </w:p>
        </w:tc>
        <w:tc>
          <w:tcPr>
            <w:tcW w:w="1633" w:type="dxa"/>
            <w:shd w:val="clear" w:color="auto" w:fill="auto"/>
          </w:tcPr>
          <w:p w14:paraId="0D44FB82" w14:textId="0DBB61AF" w:rsidR="006706AB" w:rsidRPr="006706AB" w:rsidRDefault="006706AB" w:rsidP="006706AB">
            <w:pPr>
              <w:ind w:firstLine="0"/>
              <w:jc w:val="center"/>
              <w:rPr>
                <w:rStyle w:val="Siln"/>
              </w:rPr>
            </w:pPr>
            <w:r w:rsidRPr="006706AB">
              <w:rPr>
                <w:rStyle w:val="Siln"/>
              </w:rPr>
              <w:t>0</w:t>
            </w:r>
          </w:p>
        </w:tc>
        <w:tc>
          <w:tcPr>
            <w:tcW w:w="1633" w:type="dxa"/>
            <w:shd w:val="clear" w:color="auto" w:fill="auto"/>
          </w:tcPr>
          <w:p w14:paraId="2A7160B3" w14:textId="39608249" w:rsidR="006706AB" w:rsidRDefault="006706AB" w:rsidP="006706AB">
            <w:pPr>
              <w:ind w:firstLine="0"/>
              <w:jc w:val="center"/>
            </w:pPr>
            <w:r w:rsidRPr="00BA5046">
              <w:t>1</w:t>
            </w:r>
          </w:p>
        </w:tc>
        <w:tc>
          <w:tcPr>
            <w:tcW w:w="1633" w:type="dxa"/>
            <w:shd w:val="clear" w:color="auto" w:fill="auto"/>
          </w:tcPr>
          <w:p w14:paraId="5A978EE3" w14:textId="6F2C9721" w:rsidR="006706AB" w:rsidRDefault="006706AB" w:rsidP="006706AB">
            <w:pPr>
              <w:ind w:firstLine="0"/>
              <w:jc w:val="center"/>
            </w:pPr>
            <w:r w:rsidRPr="001F321E">
              <w:t>1</w:t>
            </w:r>
          </w:p>
        </w:tc>
        <w:tc>
          <w:tcPr>
            <w:tcW w:w="1633" w:type="dxa"/>
            <w:shd w:val="clear" w:color="auto" w:fill="auto"/>
          </w:tcPr>
          <w:p w14:paraId="03518ED5" w14:textId="1EA22FD6" w:rsidR="006706AB" w:rsidRDefault="006706AB" w:rsidP="006706AB">
            <w:pPr>
              <w:ind w:firstLine="0"/>
              <w:jc w:val="center"/>
            </w:pPr>
          </w:p>
        </w:tc>
      </w:tr>
      <w:tr w:rsidR="006706AB" w14:paraId="26122F04" w14:textId="77777777" w:rsidTr="000A6DFD">
        <w:trPr>
          <w:jc w:val="center"/>
        </w:trPr>
        <w:tc>
          <w:tcPr>
            <w:tcW w:w="1632" w:type="dxa"/>
            <w:shd w:val="clear" w:color="auto" w:fill="D9D9D9" w:themeFill="background1" w:themeFillShade="D9"/>
          </w:tcPr>
          <w:p w14:paraId="5D36E169" w14:textId="33065D02" w:rsidR="006706AB" w:rsidRDefault="006706AB" w:rsidP="006706AB">
            <w:pPr>
              <w:ind w:firstLine="0"/>
              <w:jc w:val="center"/>
            </w:pPr>
            <w:r w:rsidRPr="00025C6D">
              <w:t>0</w:t>
            </w:r>
          </w:p>
        </w:tc>
        <w:tc>
          <w:tcPr>
            <w:tcW w:w="1633" w:type="dxa"/>
            <w:shd w:val="clear" w:color="auto" w:fill="D9D9D9" w:themeFill="background1" w:themeFillShade="D9"/>
          </w:tcPr>
          <w:p w14:paraId="1D726FE9" w14:textId="689F3BBB" w:rsidR="006706AB" w:rsidRDefault="006706AB" w:rsidP="006706AB">
            <w:pPr>
              <w:ind w:firstLine="0"/>
              <w:jc w:val="center"/>
            </w:pPr>
            <w:r w:rsidRPr="00150D48">
              <w:t>1</w:t>
            </w:r>
          </w:p>
        </w:tc>
        <w:tc>
          <w:tcPr>
            <w:tcW w:w="1633" w:type="dxa"/>
            <w:shd w:val="clear" w:color="auto" w:fill="D9D9D9" w:themeFill="background1" w:themeFillShade="D9"/>
          </w:tcPr>
          <w:p w14:paraId="4A3BED4C" w14:textId="46730E66" w:rsidR="006706AB" w:rsidRDefault="006706AB" w:rsidP="006706AB">
            <w:pPr>
              <w:ind w:firstLine="0"/>
              <w:jc w:val="center"/>
            </w:pPr>
            <w:r w:rsidRPr="00BA5046">
              <w:t>1</w:t>
            </w:r>
          </w:p>
        </w:tc>
        <w:tc>
          <w:tcPr>
            <w:tcW w:w="1633" w:type="dxa"/>
            <w:shd w:val="clear" w:color="auto" w:fill="D9D9D9" w:themeFill="background1" w:themeFillShade="D9"/>
          </w:tcPr>
          <w:p w14:paraId="780B6A87" w14:textId="1CAED18A" w:rsidR="006706AB" w:rsidRDefault="006706AB" w:rsidP="006706AB">
            <w:pPr>
              <w:ind w:firstLine="0"/>
              <w:jc w:val="center"/>
            </w:pPr>
            <w:r w:rsidRPr="001F321E">
              <w:t>1</w:t>
            </w:r>
          </w:p>
        </w:tc>
        <w:tc>
          <w:tcPr>
            <w:tcW w:w="1633" w:type="dxa"/>
            <w:shd w:val="clear" w:color="auto" w:fill="D9D9D9" w:themeFill="background1" w:themeFillShade="D9"/>
          </w:tcPr>
          <w:p w14:paraId="6902A8CA" w14:textId="3D9AB16E" w:rsidR="006706AB" w:rsidRDefault="00167522" w:rsidP="006706AB">
            <w:pPr>
              <w:ind w:firstLine="0"/>
              <w:jc w:val="center"/>
            </w:pPr>
            <w:r>
              <w:t>2</w:t>
            </w:r>
          </w:p>
        </w:tc>
      </w:tr>
      <w:tr w:rsidR="006706AB" w14:paraId="70823CDF" w14:textId="77777777" w:rsidTr="000A6DFD">
        <w:trPr>
          <w:jc w:val="center"/>
        </w:trPr>
        <w:tc>
          <w:tcPr>
            <w:tcW w:w="1632" w:type="dxa"/>
            <w:shd w:val="clear" w:color="auto" w:fill="D9D9D9" w:themeFill="background1" w:themeFillShade="D9"/>
          </w:tcPr>
          <w:p w14:paraId="22A279EE" w14:textId="162AEBE6" w:rsidR="006706AB" w:rsidRDefault="006706AB" w:rsidP="006706AB">
            <w:pPr>
              <w:ind w:firstLine="0"/>
              <w:jc w:val="center"/>
            </w:pPr>
            <w:r w:rsidRPr="00025C6D">
              <w:t>1</w:t>
            </w:r>
          </w:p>
        </w:tc>
        <w:tc>
          <w:tcPr>
            <w:tcW w:w="1633" w:type="dxa"/>
            <w:shd w:val="clear" w:color="auto" w:fill="D9D9D9" w:themeFill="background1" w:themeFillShade="D9"/>
          </w:tcPr>
          <w:p w14:paraId="4E2C7242" w14:textId="3FC367E0" w:rsidR="006706AB" w:rsidRDefault="006706AB" w:rsidP="006706AB">
            <w:pPr>
              <w:ind w:firstLine="0"/>
              <w:jc w:val="center"/>
            </w:pPr>
            <w:r w:rsidRPr="00150D48">
              <w:t>1</w:t>
            </w:r>
          </w:p>
        </w:tc>
        <w:tc>
          <w:tcPr>
            <w:tcW w:w="1633" w:type="dxa"/>
            <w:shd w:val="clear" w:color="auto" w:fill="D9D9D9" w:themeFill="background1" w:themeFillShade="D9"/>
          </w:tcPr>
          <w:p w14:paraId="1A281CCE" w14:textId="46FC3DC4" w:rsidR="006706AB" w:rsidRDefault="006706AB" w:rsidP="006706AB">
            <w:pPr>
              <w:ind w:firstLine="0"/>
              <w:jc w:val="center"/>
            </w:pPr>
            <w:r w:rsidRPr="00BA5046">
              <w:t>1</w:t>
            </w:r>
          </w:p>
        </w:tc>
        <w:tc>
          <w:tcPr>
            <w:tcW w:w="1633" w:type="dxa"/>
            <w:shd w:val="clear" w:color="auto" w:fill="D9D9D9" w:themeFill="background1" w:themeFillShade="D9"/>
          </w:tcPr>
          <w:p w14:paraId="0FE5C19D" w14:textId="79A95B0B" w:rsidR="006706AB" w:rsidRDefault="006706AB" w:rsidP="006706AB">
            <w:pPr>
              <w:ind w:firstLine="0"/>
              <w:jc w:val="center"/>
            </w:pPr>
            <w:r w:rsidRPr="001F321E">
              <w:t>1</w:t>
            </w:r>
          </w:p>
        </w:tc>
        <w:tc>
          <w:tcPr>
            <w:tcW w:w="1633" w:type="dxa"/>
            <w:shd w:val="clear" w:color="auto" w:fill="D9D9D9" w:themeFill="background1" w:themeFillShade="D9"/>
          </w:tcPr>
          <w:p w14:paraId="7C414F0A" w14:textId="4139F653" w:rsidR="006706AB" w:rsidRDefault="000A6DFD" w:rsidP="006706AB">
            <w:pPr>
              <w:ind w:firstLine="0"/>
              <w:jc w:val="center"/>
            </w:pPr>
            <w:r>
              <w:t>4</w:t>
            </w:r>
          </w:p>
        </w:tc>
      </w:tr>
    </w:tbl>
    <w:p w14:paraId="04FB658C" w14:textId="77777777" w:rsidR="00877C74" w:rsidRDefault="00877C74" w:rsidP="00D25B40"/>
    <w:p w14:paraId="257012CA" w14:textId="77777777" w:rsidR="00877C74" w:rsidRDefault="00877C74" w:rsidP="00D25B40">
      <w:pPr>
        <w:sectPr w:rsidR="00877C74" w:rsidSect="00877C74">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space="567"/>
          <w:docGrid w:linePitch="360"/>
        </w:sectPr>
      </w:pPr>
    </w:p>
    <w:p w14:paraId="690A7378" w14:textId="77777777" w:rsidR="00D25B40" w:rsidRDefault="00D25B40" w:rsidP="00D25B40">
      <w:r>
        <w:t>Když Narab odvypráví hádanku, vytáhne spoza svého pláště truhličku ve které jsou celkem čtyři klíče. Klíče jsou od sebe odlišeny hlavicí, na které je rytba příslušného zvířete. Jakmile si postava vezme jeden klíč, ten se jí zhmotní v ruce a ostatní zmizí. Ještě než zmizí Narab rozloučí se s postavami:</w:t>
      </w:r>
    </w:p>
    <w:p w14:paraId="09AA963A" w14:textId="77777777" w:rsidR="00D25B40" w:rsidRDefault="00D25B40" w:rsidP="006706AB">
      <w:pPr>
        <w:pStyle w:val="Atmotext"/>
      </w:pPr>
      <w:r>
        <w:t>“Hodně štěstí a brzy na shledanou!”</w:t>
      </w:r>
    </w:p>
    <w:p w14:paraId="12193344" w14:textId="77777777" w:rsidR="00D25B40" w:rsidRDefault="00D25B40" w:rsidP="00D25B40">
      <w:r>
        <w:t>Jakmile všichni členové vkročí do chodby, vstup do místnosti se uzavře a nelze se již vrátit.</w:t>
      </w:r>
    </w:p>
    <w:p w14:paraId="3595966B" w14:textId="77777777" w:rsidR="00D25B40" w:rsidRDefault="00D25B40" w:rsidP="006706AB">
      <w:pPr>
        <w:pStyle w:val="Nadpis2"/>
      </w:pPr>
      <w:r>
        <w:t>Finální místnost</w:t>
      </w:r>
    </w:p>
    <w:p w14:paraId="2FB7BFF2" w14:textId="4856C9C8" w:rsidR="000A6DFD" w:rsidRDefault="000A6DFD" w:rsidP="00D25B40">
      <w:r>
        <w:rPr>
          <w:noProof/>
          <w:lang w:eastAsia="cs-CZ"/>
        </w:rPr>
        <w:drawing>
          <wp:inline distT="0" distB="0" distL="0" distR="0" wp14:anchorId="08578A60" wp14:editId="718859B6">
            <wp:extent cx="2385764" cy="1666875"/>
            <wp:effectExtent l="0" t="0" r="0" b="0"/>
            <wp:docPr id="190000294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95412" cy="1673616"/>
                    </a:xfrm>
                    <a:prstGeom prst="rect">
                      <a:avLst/>
                    </a:prstGeom>
                    <a:noFill/>
                    <a:ln>
                      <a:noFill/>
                    </a:ln>
                  </pic:spPr>
                </pic:pic>
              </a:graphicData>
            </a:graphic>
          </wp:inline>
        </w:drawing>
      </w:r>
    </w:p>
    <w:p w14:paraId="46B85B04" w14:textId="374B6B1A" w:rsidR="00D25B40" w:rsidRDefault="00D25B40" w:rsidP="00D25B40">
      <w:r>
        <w:t>Poslední místnost v mahrebských katakombách. Nachází se zde troje dveře. Na levých je rytina Lišky, pak je místo, dále jsou dveře s rytinou Velblouda a na pravých rytina Hada. Očekávané dveře s rytinou Sokola chybí. Ty tu jsou, ale jsou “tajné” nachází se v mezeře mizi dveřmi s Liškou a Velbloudem. Pokud toto postava vyřkne, není problém najít klíčovou dírku. Za tajnými dveřmi jsou schody do Jaffy.</w:t>
      </w:r>
    </w:p>
    <w:p w14:paraId="74E16A14" w14:textId="77777777" w:rsidR="00D25B40" w:rsidRDefault="00D25B40" w:rsidP="00D25B40">
      <w:r>
        <w:t>Od Zafara postavy ví, že se zde nalézají dveře do nově vytesané části katakomb a kde potenciálně jsou uvězněny Sadia s Marwou a ostatními.</w:t>
      </w:r>
    </w:p>
    <w:p w14:paraId="15C48D3E" w14:textId="77777777" w:rsidR="00D25B40" w:rsidRDefault="00D25B40" w:rsidP="00D25B40">
      <w:r>
        <w:t>Krom výše uvedeného jsou zde vstupy do dalších čtyř větví katakomb.</w:t>
      </w:r>
    </w:p>
    <w:p w14:paraId="1ECD4E48" w14:textId="77777777" w:rsidR="00D25B40" w:rsidRDefault="00D25B40" w:rsidP="00D25B40">
      <w:r>
        <w:t>V tento moment mohou postavy udělat spoustu věcí. Například se pokusit dostat za nově vybudované “Zafarovy” dveře, nebo jít rovnou do Jaffy, nebo cokoliv jiného… Jakmile se však pro něco hráči rozhodnou, vstoupí do hry PJ v roli Naraba.</w:t>
      </w:r>
    </w:p>
    <w:p w14:paraId="4540F02E" w14:textId="77777777" w:rsidR="00D25B40" w:rsidRDefault="00D25B40" w:rsidP="006706AB">
      <w:pPr>
        <w:pStyle w:val="Nadpis1"/>
      </w:pPr>
      <w:r>
        <w:lastRenderedPageBreak/>
        <w:t>Setkání s Narabem</w:t>
      </w:r>
    </w:p>
    <w:p w14:paraId="674AEE40" w14:textId="77777777" w:rsidR="00D25B40" w:rsidRDefault="00D25B40" w:rsidP="00D25B40">
      <w:r>
        <w:t>Když už se postavy rozhodnou pro nějakou činnost, uslyší za sebou tleskání a podivný smích. Když se otočí, spatří dokonalou iluzi Naraba ani ne pět sáhů od nich (trpaslík pozná díky infravidění, hobit díky čichu).</w:t>
      </w:r>
    </w:p>
    <w:p w14:paraId="44E14B05" w14:textId="77777777" w:rsidR="00D25B40" w:rsidRDefault="00D25B40" w:rsidP="006706AB">
      <w:pPr>
        <w:pStyle w:val="Atmotext"/>
      </w:pPr>
      <w:r>
        <w:t>“Výborně. Věděl jsem, že to dokážete. Dobře jsem si vybral. Konečně je čas se seznámit a trochu si popovídat o vašem osudu…”</w:t>
      </w:r>
    </w:p>
    <w:p w14:paraId="50186D56" w14:textId="77777777" w:rsidR="00D25B40" w:rsidRDefault="00D25B40" w:rsidP="00D25B40">
      <w:r>
        <w:t>Právě začíná finální část dobrodružství. Narab se bude chovat přátelsky, sebejistě a s pocitem, že má postavy v hrsti. Nebude mít problém se pochlubit se svým dokonalým plánem.</w:t>
      </w:r>
    </w:p>
    <w:p w14:paraId="54274DEA" w14:textId="77777777" w:rsidR="00D25B40" w:rsidRDefault="00D25B40" w:rsidP="00D25B40">
      <w:r>
        <w:t>V bodech zhruba to, co Narab postavám řekne, než jim umožní nějaké otázky či reakci:</w:t>
      </w:r>
    </w:p>
    <w:p w14:paraId="02E4E367" w14:textId="77777777" w:rsidR="00D25B40" w:rsidRDefault="00D25B40" w:rsidP="006706AB">
      <w:pPr>
        <w:pStyle w:val="Odstavecseseznamem"/>
        <w:numPr>
          <w:ilvl w:val="0"/>
          <w:numId w:val="6"/>
        </w:numPr>
      </w:pPr>
      <w:r>
        <w:t>Narab prokázal postavám velkou čest, že si právě je vybral jako součást svého plánu</w:t>
      </w:r>
    </w:p>
    <w:p w14:paraId="21F48E48" w14:textId="1DA97CAD" w:rsidR="00D25B40" w:rsidRDefault="00D25B40" w:rsidP="006706AB">
      <w:pPr>
        <w:pStyle w:val="Odstavecseseznamem"/>
        <w:numPr>
          <w:ilvl w:val="0"/>
          <w:numId w:val="6"/>
        </w:numPr>
      </w:pPr>
      <w:r>
        <w:t>velký dík patří Aidě, která i přes jeho počáteční pochybnosti</w:t>
      </w:r>
      <w:r w:rsidR="000A6DFD">
        <w:t xml:space="preserve">, </w:t>
      </w:r>
      <w:r>
        <w:t>zda je schopna mu pomoci</w:t>
      </w:r>
      <w:r w:rsidR="000A6DFD">
        <w:t>,</w:t>
      </w:r>
      <w:r>
        <w:t xml:space="preserve"> dokázala dát dohromady ucházející partičku dobrodruhů</w:t>
      </w:r>
    </w:p>
    <w:p w14:paraId="3E032BE9" w14:textId="77777777" w:rsidR="00D25B40" w:rsidRDefault="00D25B40" w:rsidP="006706AB">
      <w:pPr>
        <w:pStyle w:val="Odstavecseseznamem"/>
        <w:numPr>
          <w:ilvl w:val="0"/>
          <w:numId w:val="6"/>
        </w:numPr>
      </w:pPr>
      <w:r>
        <w:t>dnes konečně dojde k úspěšnému završení jeho několikaměsíčního snažení</w:t>
      </w:r>
    </w:p>
    <w:p w14:paraId="1AB86CA1" w14:textId="77777777" w:rsidR="00D25B40" w:rsidRDefault="00D25B40" w:rsidP="006706AB">
      <w:pPr>
        <w:pStyle w:val="Odstavecseseznamem"/>
        <w:numPr>
          <w:ilvl w:val="0"/>
          <w:numId w:val="6"/>
        </w:numPr>
      </w:pPr>
      <w:r>
        <w:t>a znovu, naše družina má tu velkou čest být u toho a být klíčovou součástí</w:t>
      </w:r>
    </w:p>
    <w:p w14:paraId="302C0DF1" w14:textId="77777777" w:rsidR="00D25B40" w:rsidRDefault="00D25B40" w:rsidP="006706AB">
      <w:pPr>
        <w:pStyle w:val="Odstavecseseznamem"/>
        <w:numPr>
          <w:ilvl w:val="0"/>
          <w:numId w:val="6"/>
        </w:numPr>
      </w:pPr>
      <w:r>
        <w:t>dnes naše družina udělá z Naraba Hakshaka pátého pirátského kapitána</w:t>
      </w:r>
    </w:p>
    <w:p w14:paraId="251FABE5" w14:textId="77777777" w:rsidR="00D25B40" w:rsidRDefault="00D25B40" w:rsidP="006706AB">
      <w:pPr>
        <w:pStyle w:val="Odstavecseseznamem"/>
        <w:numPr>
          <w:ilvl w:val="0"/>
          <w:numId w:val="6"/>
        </w:numPr>
      </w:pPr>
      <w:r>
        <w:t>Narab zopakuje pradávný význam Turnaje hrdinů (viz Drachenův proslov)</w:t>
      </w:r>
    </w:p>
    <w:p w14:paraId="4B1245C2" w14:textId="1D1F59D5" w:rsidR="00D25B40" w:rsidRDefault="00D25B40" w:rsidP="006706AB">
      <w:pPr>
        <w:pStyle w:val="Odstavecseseznamem"/>
        <w:numPr>
          <w:ilvl w:val="0"/>
          <w:numId w:val="6"/>
        </w:numPr>
      </w:pPr>
      <w:r>
        <w:t>Narab zdůrazní, že on, jako organizátor, se nesmí prohlásit pirátským kapitánem, ale vítěz může prohlásit kohokoliv</w:t>
      </w:r>
    </w:p>
    <w:p w14:paraId="170B0DF4" w14:textId="77777777" w:rsidR="00D25B40" w:rsidRDefault="00D25B40" w:rsidP="006706AB">
      <w:pPr>
        <w:pStyle w:val="Odstavecseseznamem"/>
        <w:numPr>
          <w:ilvl w:val="0"/>
          <w:numId w:val="6"/>
        </w:numPr>
      </w:pPr>
      <w:r>
        <w:t>za normálních okolností se logicky vítěz Turnaje sám prohlásí za pirátského kapitána, ale pravidla nezakazují, aby vítěz prohlásil někoho jiného</w:t>
      </w:r>
    </w:p>
    <w:p w14:paraId="1E230164" w14:textId="77777777" w:rsidR="00D25B40" w:rsidRDefault="00D25B40" w:rsidP="006706AB">
      <w:pPr>
        <w:pStyle w:val="Odstavecseseznamem"/>
        <w:numPr>
          <w:ilvl w:val="0"/>
          <w:numId w:val="6"/>
        </w:numPr>
      </w:pPr>
      <w:r>
        <w:t>a to je případ naší družiny; na otázku pořadatelů, zda-li si krom výhry přejí ještě něco jiného (standardizovaná formule), odpoví naše družina, že prohlašují Naraba Hakshaka za pátého pirátského kapitána</w:t>
      </w:r>
    </w:p>
    <w:p w14:paraId="3FF91233" w14:textId="77777777" w:rsidR="00D25B40" w:rsidRDefault="00D25B40" w:rsidP="006706AB">
      <w:pPr>
        <w:pStyle w:val="Odstavecseseznamem"/>
        <w:numPr>
          <w:ilvl w:val="0"/>
          <w:numId w:val="6"/>
        </w:numPr>
      </w:pPr>
      <w:r>
        <w:t>co by se stalo, kdyby to družina neudělala? Ano, Narab by zabil všechny rukojmí (Sadii i Marwu) a nakonec nechal zabít všechny ostatní členy družiny - o to by se sám postaral - vytrvalosti na to má dost</w:t>
      </w:r>
    </w:p>
    <w:p w14:paraId="513C0332" w14:textId="77777777" w:rsidR="00D25B40" w:rsidRDefault="00D25B40" w:rsidP="006706AB">
      <w:pPr>
        <w:pStyle w:val="Odstavecseseznamem"/>
        <w:numPr>
          <w:ilvl w:val="0"/>
          <w:numId w:val="6"/>
        </w:numPr>
      </w:pPr>
      <w:r>
        <w:t>pokud družina prohlásí Naraba za pirátského kapitána, tak jim slibuje, že propustí Sadii i Marwu, trpaslíkům vrátí jejich jmění a zároveň všem zdvojnásobí výhru z turnaje (20 000zl na hlavu).</w:t>
      </w:r>
    </w:p>
    <w:p w14:paraId="065378BF" w14:textId="6D0C8512" w:rsidR="00D25B40" w:rsidRDefault="00D25B40" w:rsidP="006706AB">
      <w:pPr>
        <w:pStyle w:val="Odstavecseseznamem"/>
        <w:numPr>
          <w:ilvl w:val="0"/>
          <w:numId w:val="6"/>
        </w:numPr>
      </w:pPr>
      <w:r>
        <w:t>Narab potvrdí, že Marwa je živá - tu by nezabil, je to jeho trumf proti Tufikovi</w:t>
      </w:r>
    </w:p>
    <w:p w14:paraId="4B4BFA39" w14:textId="77777777" w:rsidR="00D25B40" w:rsidRDefault="00D25B40" w:rsidP="006706AB">
      <w:pPr>
        <w:pStyle w:val="Odstavecseseznamem"/>
        <w:numPr>
          <w:ilvl w:val="0"/>
          <w:numId w:val="6"/>
        </w:numPr>
      </w:pPr>
      <w:r>
        <w:t>Narab potvrdí, že po vstupu do Jaffy přijdou o Amulety soutěžících</w:t>
      </w:r>
    </w:p>
    <w:p w14:paraId="5B1AE8FA" w14:textId="77777777" w:rsidR="00D25B40" w:rsidRDefault="00D25B40" w:rsidP="00D25B40">
      <w:r>
        <w:t>Nyní je na postavách, aby reagovaly na Narabův monolog, doptaly se na vše, co je zajímá. Pár odpovědí na očekávané otázky jsou:</w:t>
      </w:r>
    </w:p>
    <w:p w14:paraId="3268B37C" w14:textId="77777777" w:rsidR="00D25B40" w:rsidRDefault="00D25B40" w:rsidP="006706AB">
      <w:pPr>
        <w:pStyle w:val="Odstavecseseznamem"/>
        <w:numPr>
          <w:ilvl w:val="0"/>
          <w:numId w:val="6"/>
        </w:numPr>
      </w:pPr>
      <w:r>
        <w:t>kde je Sadia a Marwa? - jsou v bezpečí v celách poblíž</w:t>
      </w:r>
    </w:p>
    <w:p w14:paraId="75BA6EC4" w14:textId="77777777" w:rsidR="00D25B40" w:rsidRDefault="00D25B40" w:rsidP="006706AB">
      <w:pPr>
        <w:pStyle w:val="Odstavecseseznamem"/>
        <w:numPr>
          <w:ilvl w:val="0"/>
          <w:numId w:val="6"/>
        </w:numPr>
      </w:pPr>
      <w:r>
        <w:t>kdy dojde k předání? - ihned po jeho nominaci na kapitána bude oslava, které se postavy musí zúčastnit - jakmile si splní společenskou povinnost, odvede je do přístavu Jaffy, kam přivede vězenkyně a přinese výhru i jmění; dostanou loď s minimální posádkou, která je vyveze na širé moře a odveze do nejbližšího obydleného přístavu - pak si můžou dělat, co chtějí</w:t>
      </w:r>
    </w:p>
    <w:p w14:paraId="0C38436D" w14:textId="25C76222" w:rsidR="00D25B40" w:rsidRDefault="00D25B40" w:rsidP="006706AB">
      <w:pPr>
        <w:pStyle w:val="Odstavecseseznamem"/>
        <w:numPr>
          <w:ilvl w:val="0"/>
          <w:numId w:val="6"/>
        </w:numPr>
      </w:pPr>
      <w:r>
        <w:t>jaký má Narab důkaz, že jsou vězenkyně naživu? - nemůžu vám je teď ukázat a když vám je ukážu pomocí kouzla, tak mi neuvěříte, musíte mi zkrátka věřit</w:t>
      </w:r>
    </w:p>
    <w:p w14:paraId="657F6790" w14:textId="77777777" w:rsidR="00D25B40" w:rsidRDefault="00D25B40" w:rsidP="006706AB">
      <w:pPr>
        <w:pStyle w:val="Odstavecseseznamem"/>
        <w:numPr>
          <w:ilvl w:val="0"/>
          <w:numId w:val="6"/>
        </w:numPr>
      </w:pPr>
      <w:r>
        <w:t>co bude s Aidou? - Aidě unesl dceru, ta je mezi vězeňkyněmi, tu odvedou sebou také</w:t>
      </w:r>
    </w:p>
    <w:p w14:paraId="63B4FDA4" w14:textId="77777777" w:rsidR="00D25B40" w:rsidRDefault="00D25B40" w:rsidP="006706AB">
      <w:pPr>
        <w:pStyle w:val="Odstavecseseznamem"/>
        <w:numPr>
          <w:ilvl w:val="0"/>
          <w:numId w:val="6"/>
        </w:numPr>
      </w:pPr>
      <w:r>
        <w:t>jaké mají postavy záruky, že Narab dodrží slovo? - žádné, nyní je to o důvěře a o volbě mezi životem a smrtí</w:t>
      </w:r>
    </w:p>
    <w:p w14:paraId="31735FDC" w14:textId="48992598" w:rsidR="00D25B40" w:rsidRDefault="00D25B40" w:rsidP="006706AB">
      <w:pPr>
        <w:pStyle w:val="Odstavecseseznamem"/>
        <w:numPr>
          <w:ilvl w:val="0"/>
          <w:numId w:val="6"/>
        </w:numPr>
      </w:pPr>
      <w:r>
        <w:t xml:space="preserve">jak probíhá finální vyhlášení? - postavy půjdou tajnými dveřmi (sokol), za kterými jsou schody do Jaffy až na náměstí, tam bude čekat s pirátskými kapitány a vybranými hosty z Mahrebu; kapitáni je přivítají a předají výhru a zároveň položí </w:t>
      </w:r>
      <w:r>
        <w:lastRenderedPageBreak/>
        <w:t xml:space="preserve">otázku </w:t>
      </w:r>
      <w:r w:rsidRPr="000A6DFD">
        <w:rPr>
          <w:rStyle w:val="Zdraznn"/>
        </w:rPr>
        <w:t>- “Přejete si kromě výhry ještě něco jiného?”</w:t>
      </w:r>
      <w:r>
        <w:t xml:space="preserve"> - na kterou musí odpovědět, že prohlašují Naraba pirátským kapitánem</w:t>
      </w:r>
    </w:p>
    <w:p w14:paraId="32314840" w14:textId="68765E9B" w:rsidR="00D25B40" w:rsidRDefault="00D25B40" w:rsidP="006706AB">
      <w:pPr>
        <w:pStyle w:val="Odstavecseseznamem"/>
        <w:numPr>
          <w:ilvl w:val="0"/>
          <w:numId w:val="6"/>
        </w:numPr>
      </w:pPr>
      <w:r>
        <w:t xml:space="preserve">nebudou pirátští kapitání naštvaní, když jim zvolí pátého kapitána? - spíš než naštvaní budou překvapení; Narab bude mít v davu své lidi, kteří na mávnutí začnou Narabovi provolávat slávu a nikdo z kapitánů si netroufne jeho právo zpochybnit; jistě, možná později budou mít </w:t>
      </w:r>
      <w:r w:rsidRPr="000A6DFD">
        <w:rPr>
          <w:rStyle w:val="Zdraznn"/>
        </w:rPr>
        <w:t>“nekalé”</w:t>
      </w:r>
      <w:r>
        <w:t xml:space="preserve"> myšlenky, ale s těmi si Narab porad</w:t>
      </w:r>
      <w:r w:rsidR="000A6DFD">
        <w:t>í</w:t>
      </w:r>
      <w:r>
        <w:t>. (“Nejsem nikdo, ale někdo!”)</w:t>
      </w:r>
    </w:p>
    <w:p w14:paraId="46B1FD3D" w14:textId="77777777" w:rsidR="00D25B40" w:rsidRDefault="00D25B40" w:rsidP="006706AB">
      <w:pPr>
        <w:pStyle w:val="Velmidulezite"/>
      </w:pPr>
      <w:r>
        <w:t>Důležité! Narab investoval do svého plánu dost peněz a úsilí. Takže i naše družina může Naraba do jisté míry vydírat. Určitě může trvat na tom, že chce vidět unesené ženy živé. To je Narab schopen splnit. Družina může trvat na vyšší odměně, ale to je asi tak všechno. Když si budou postavy moc vyskakovat, Narab je uzemní prohlášením, že si v nejhorším může celou akci zopakovat další ročník s jinou, rozumnější družinou.</w:t>
      </w:r>
    </w:p>
    <w:p w14:paraId="62A87846" w14:textId="77777777" w:rsidR="00D25B40" w:rsidRDefault="00D25B40" w:rsidP="00D25B40">
      <w:r>
        <w:t>Jakmile postavy kývnou na Narabův plán, jeho iluze se rozplyne a mají cca 2 - 3 směny klidu na akci. Poté Narab pochopí, že postavy do Jaffy nevstoupí a neprohlásí ho za kapitána. V ten moment se vytratí a začne po družině pátrat.</w:t>
      </w:r>
    </w:p>
    <w:p w14:paraId="741AFC27" w14:textId="77777777" w:rsidR="00D25B40" w:rsidRDefault="00D25B40" w:rsidP="006706AB">
      <w:pPr>
        <w:pStyle w:val="Nadpis2"/>
      </w:pPr>
      <w:r>
        <w:t>Družina chce důkaz, že je Sadia a Marwa naživu</w:t>
      </w:r>
    </w:p>
    <w:p w14:paraId="4A48657E" w14:textId="77777777" w:rsidR="00D25B40" w:rsidRDefault="00D25B40" w:rsidP="00D25B40">
      <w:r>
        <w:t xml:space="preserve">Narab na naléhání bude souhlasit, že postavám ukáže Sadii i Marwu. Postavy si budou muset chvíli počkat. Narab pověří dva pohůnky, aby sešli tajnou chodbou do nového vězení. Jeden pohůnek vezme Marwu i Sadii, otevře tajné dveře a v nich ukáže Marwu i Sadii. Pak tajné dveře zase zavře, vězenkyně odvede zpět do cel a vrátí se do Jaffy. </w:t>
      </w:r>
    </w:p>
    <w:p w14:paraId="4ECC7290" w14:textId="77777777" w:rsidR="00D25B40" w:rsidRDefault="00D25B40" w:rsidP="006706AB">
      <w:pPr>
        <w:pStyle w:val="Velmidulezite"/>
      </w:pPr>
      <w:r>
        <w:t>Důležité: Od souhlasu Naraba s ukázáním žen do jejich objevení v tajných dveřích uplynou bezmála dvě směny. Z toho si postavy mohou domyslet, že z Jaffy do podzemí do finální místnosti je to dost daleko.</w:t>
      </w:r>
    </w:p>
    <w:p w14:paraId="1453F048" w14:textId="77777777" w:rsidR="00D25B40" w:rsidRDefault="00D25B40" w:rsidP="006706AB">
      <w:pPr>
        <w:pStyle w:val="Nadpis1"/>
      </w:pPr>
      <w:r>
        <w:t>Družina osvobozuje vězenkyně</w:t>
      </w:r>
    </w:p>
    <w:p w14:paraId="7335B832" w14:textId="77777777" w:rsidR="00D25B40" w:rsidRDefault="00D25B40" w:rsidP="00D25B40">
      <w:r>
        <w:t>Poté, co se družina domluví s Narabem, je nejvyšší čas se pustit do osvobozování zajatých žen. Od hráčů lze očekávat velkou kreativitu a různých přístupů k osvobození. To vše i v závislosti na tom, jak se na podzemí a potenciální boj s Narabem připravili.</w:t>
      </w:r>
    </w:p>
    <w:p w14:paraId="6EE83F49" w14:textId="27CDA72F" w:rsidR="00D25B40" w:rsidRDefault="00D25B40" w:rsidP="00D25B40">
      <w:r>
        <w:t>Nyní je jasné, že jde o čas - čím rychleji se družina dostane s vězenkyněmi do přístavu</w:t>
      </w:r>
      <w:r w:rsidR="000A6DFD">
        <w:t>.</w:t>
      </w:r>
    </w:p>
    <w:p w14:paraId="5ED0CDBA" w14:textId="77777777" w:rsidR="00D25B40" w:rsidRDefault="00D25B40" w:rsidP="006706AB">
      <w:pPr>
        <w:pStyle w:val="Nadpis2"/>
      </w:pPr>
      <w:r>
        <w:t>Překonání kamenných tajných dveří</w:t>
      </w:r>
    </w:p>
    <w:p w14:paraId="0B713C4E" w14:textId="77777777" w:rsidR="00D25B40" w:rsidRDefault="00D25B40" w:rsidP="00D25B40">
      <w:r>
        <w:t>Postavy měly od Zafara vědět, jak tajné dveře vypadají a měly by mít jasno, jak je překonají. Klasické možnosti:</w:t>
      </w:r>
    </w:p>
    <w:p w14:paraId="122326C0" w14:textId="77777777" w:rsidR="00D25B40" w:rsidRDefault="00D25B40" w:rsidP="006706AB">
      <w:pPr>
        <w:pStyle w:val="Odstavecseseznamem"/>
        <w:numPr>
          <w:ilvl w:val="0"/>
          <w:numId w:val="6"/>
        </w:numPr>
      </w:pPr>
      <w:r>
        <w:t>vyrážení kamenných dveří Past Sil~15~vyrazil/zranění za k10-1 život; vyrážet mohou dvě postavy, tzn. Bonus za SIL z (SIL silnějšího + ¾ SIL slabšího)</w:t>
      </w:r>
    </w:p>
    <w:p w14:paraId="69923FE1" w14:textId="77777777" w:rsidR="00D25B40" w:rsidRDefault="00D25B40" w:rsidP="006706AB">
      <w:pPr>
        <w:pStyle w:val="Odstavecseseznamem"/>
        <w:numPr>
          <w:ilvl w:val="0"/>
          <w:numId w:val="6"/>
        </w:numPr>
      </w:pPr>
      <w:r>
        <w:t>elementál země</w:t>
      </w:r>
    </w:p>
    <w:p w14:paraId="2AA99A6B" w14:textId="77777777" w:rsidR="00D25B40" w:rsidRDefault="00D25B40" w:rsidP="006706AB">
      <w:pPr>
        <w:pStyle w:val="Odstavecseseznamem"/>
        <w:numPr>
          <w:ilvl w:val="0"/>
          <w:numId w:val="6"/>
        </w:numPr>
      </w:pPr>
      <w:r>
        <w:t>alchymistova bomba</w:t>
      </w:r>
    </w:p>
    <w:p w14:paraId="4795C221" w14:textId="77777777" w:rsidR="00D25B40" w:rsidRDefault="00D25B40" w:rsidP="006706AB">
      <w:pPr>
        <w:pStyle w:val="Odstavecseseznamem"/>
        <w:numPr>
          <w:ilvl w:val="0"/>
          <w:numId w:val="6"/>
        </w:numPr>
      </w:pPr>
      <w:r>
        <w:t>alchymistické lektvary typu mlhovina</w:t>
      </w:r>
    </w:p>
    <w:p w14:paraId="57453BDC" w14:textId="77777777" w:rsidR="00D25B40" w:rsidRDefault="00D25B40" w:rsidP="006706AB">
      <w:pPr>
        <w:pStyle w:val="Nadpis2"/>
      </w:pPr>
      <w:r>
        <w:t xml:space="preserve">Překonání zámků na celách </w:t>
      </w:r>
    </w:p>
    <w:p w14:paraId="161658E4" w14:textId="77777777" w:rsidR="00D25B40" w:rsidRDefault="00D25B40" w:rsidP="00D25B40">
      <w:r>
        <w:t>Sadia a Marwa sdílí jednu celu, Salome (Aidina dcera) je v jiné cele. Každá cela je opatřena zámkem a závorou. Zámky jsou očarovány Čarodějovým zámkem, otevření je možné buď:</w:t>
      </w:r>
    </w:p>
    <w:p w14:paraId="725CE0DE" w14:textId="77777777" w:rsidR="00D25B40" w:rsidRDefault="00D25B40" w:rsidP="006706AB">
      <w:pPr>
        <w:pStyle w:val="Odstavecseseznamem"/>
        <w:numPr>
          <w:ilvl w:val="0"/>
          <w:numId w:val="6"/>
        </w:numPr>
      </w:pPr>
      <w:r>
        <w:t>kouzlem Zaklep</w:t>
      </w:r>
    </w:p>
    <w:p w14:paraId="702B8DC5" w14:textId="77777777" w:rsidR="00D25B40" w:rsidRDefault="00D25B40" w:rsidP="006706AB">
      <w:pPr>
        <w:pStyle w:val="Odstavecseseznamem"/>
        <w:numPr>
          <w:ilvl w:val="0"/>
          <w:numId w:val="6"/>
        </w:numPr>
      </w:pPr>
      <w:r>
        <w:t>lupičovým klíčem (investice 7 magů)</w:t>
      </w:r>
    </w:p>
    <w:p w14:paraId="51EAB8C6" w14:textId="77777777" w:rsidR="00D25B40" w:rsidRDefault="00D25B40" w:rsidP="006706AB">
      <w:pPr>
        <w:pStyle w:val="Odstavecseseznamem"/>
        <w:numPr>
          <w:ilvl w:val="0"/>
          <w:numId w:val="6"/>
        </w:numPr>
      </w:pPr>
      <w:r>
        <w:t>vyrážením Past Sil~12~nic/vyrazil</w:t>
      </w:r>
    </w:p>
    <w:p w14:paraId="34BF67A9" w14:textId="39216EA5" w:rsidR="00D25B40" w:rsidRDefault="00D25B40" w:rsidP="006706AB">
      <w:pPr>
        <w:pStyle w:val="Odstavecseseznamem"/>
        <w:numPr>
          <w:ilvl w:val="0"/>
          <w:numId w:val="6"/>
        </w:numPr>
      </w:pPr>
      <w:r>
        <w:t>hesl</w:t>
      </w:r>
      <w:r w:rsidR="000A6DFD">
        <w:t>em</w:t>
      </w:r>
      <w:r>
        <w:t>, které postavy nemají šanci zjistit</w:t>
      </w:r>
    </w:p>
    <w:p w14:paraId="2D592C3D" w14:textId="77777777" w:rsidR="00D25B40" w:rsidRDefault="00D25B40" w:rsidP="006706AB">
      <w:pPr>
        <w:pStyle w:val="Velmidulezite"/>
      </w:pPr>
      <w:r>
        <w:t>Důležité: Všechny vězeňkyně jsou pod vlivem oblbujících drog. Jsou malátné, duchem nepřítomné. Tento stav lze vyléčit kouzlem uzdrav lehká zranění a nebo lektvarem rudého kříže. Bez vyléčení je velmi obtížné s vězeňkyněmi prchat chodbami!</w:t>
      </w:r>
    </w:p>
    <w:p w14:paraId="0622A7F7" w14:textId="77777777" w:rsidR="000A6DFD" w:rsidRPr="000A6DFD" w:rsidRDefault="000A6DFD" w:rsidP="000A6DFD"/>
    <w:p w14:paraId="5102F008" w14:textId="77777777" w:rsidR="00D25B40" w:rsidRDefault="00D25B40" w:rsidP="006706AB">
      <w:pPr>
        <w:pStyle w:val="Nadpis2"/>
      </w:pPr>
      <w:r>
        <w:lastRenderedPageBreak/>
        <w:t>Cesta chodbou do přístavu Jaffy</w:t>
      </w:r>
    </w:p>
    <w:p w14:paraId="78BF54DE" w14:textId="77777777" w:rsidR="00D25B40" w:rsidRDefault="00D25B40" w:rsidP="00D25B40">
      <w:r>
        <w:t>Nejbezpečnější cesta pro útěk je chodbou dolů do přístavu Jaffy. O tom, že postava vede minimálně k moři ví od Zafara. Poté, co jim Narab nastínil, jak má v plánu jim předat po splnění úkolu vězenkyně, by si měly postavy uvědomit, že chodba dolů vede do přístavu v Jaffě. Byť to je jen domněnka. Cesta chdobou do přístavu trvá 1 směnu.</w:t>
      </w:r>
    </w:p>
    <w:p w14:paraId="15E672A3" w14:textId="77777777" w:rsidR="00D25B40" w:rsidRDefault="00D25B40" w:rsidP="00D25B40">
      <w:r>
        <w:t>Chodba ústí do dřevěné boudy na moři, kde je uschován malý rybářský člun. V přístavu se nikdo nenachází - všichni jsou zaujatí turnajem. Z přístavu lze v člunu obeplout skálu a doplout do Mahrebského přístavu (2-3 směny).</w:t>
      </w:r>
    </w:p>
    <w:p w14:paraId="44C8849F" w14:textId="77777777" w:rsidR="00D25B40" w:rsidRDefault="00D25B40" w:rsidP="006706AB">
      <w:pPr>
        <w:pStyle w:val="Nadpis2"/>
      </w:pPr>
      <w:r>
        <w:t>Cesta chodbou do Narabova domu</w:t>
      </w:r>
    </w:p>
    <w:p w14:paraId="5B94A472" w14:textId="77777777" w:rsidR="00D25B40" w:rsidRDefault="00D25B40" w:rsidP="00D25B40">
      <w:r>
        <w:t>Méně preferovaná varianta, nicméně lze ji též očekávat. Po 1 směně pochodu do kopce se postavy ocitnou v malém altánku v zahradě u Narabova domu v Jaffě. Nikdo tam není, opět všichni jsou zaujatí sledováním Turnaje hrdinů. Z Narabova domu lze opustit Jaffu, ale nikoliv hlavní bránou. Je nutné volit cestu přes hradby. Cesta do Mahrebu tak může trvat 3 a více směn.</w:t>
      </w:r>
    </w:p>
    <w:p w14:paraId="70759DB3" w14:textId="77777777" w:rsidR="00D25B40" w:rsidRDefault="00D25B40" w:rsidP="006706AB">
      <w:pPr>
        <w:pStyle w:val="Nadpis2"/>
      </w:pPr>
      <w:r>
        <w:t>Cesta do Jaffy pro výhru</w:t>
      </w:r>
    </w:p>
    <w:p w14:paraId="6B2FD8A1" w14:textId="77777777" w:rsidR="00D25B40" w:rsidRDefault="00D25B40" w:rsidP="00D25B40">
      <w:r>
        <w:t>Jedna postava z družiny a nebo všechny se můžou rozhodnout vystoupat po schodišti přímo na náměstí Jaffy a vyhrát tak standardně turnaj.</w:t>
      </w:r>
    </w:p>
    <w:p w14:paraId="1DD40B65" w14:textId="77777777" w:rsidR="00D25B40" w:rsidRDefault="00D25B40" w:rsidP="00D25B40">
      <w:r>
        <w:t>Situace, které můžou nastat:</w:t>
      </w:r>
    </w:p>
    <w:p w14:paraId="6AC5E0C7" w14:textId="77777777" w:rsidR="00D25B40" w:rsidRDefault="00D25B40" w:rsidP="006706AB">
      <w:pPr>
        <w:pStyle w:val="Odstavecseseznamem"/>
        <w:numPr>
          <w:ilvl w:val="0"/>
          <w:numId w:val="28"/>
        </w:numPr>
      </w:pPr>
      <w:r>
        <w:t>družina splní požadavky Naraba a prohlásí ho za pátého pirátského kapitána</w:t>
      </w:r>
    </w:p>
    <w:p w14:paraId="444D303F" w14:textId="77777777" w:rsidR="00D25B40" w:rsidRDefault="00D25B40" w:rsidP="006706AB">
      <w:pPr>
        <w:pStyle w:val="Odstavecseseznamem"/>
        <w:numPr>
          <w:ilvl w:val="0"/>
          <w:numId w:val="28"/>
        </w:numPr>
      </w:pPr>
      <w:r>
        <w:t>družina jen vyhraje a Naraba neprohlásí za pirátského kapitána</w:t>
      </w:r>
    </w:p>
    <w:p w14:paraId="6040C7C3" w14:textId="77777777" w:rsidR="00D25B40" w:rsidRDefault="00D25B40" w:rsidP="006706AB">
      <w:pPr>
        <w:pStyle w:val="Odstavecseseznamem"/>
        <w:numPr>
          <w:ilvl w:val="0"/>
          <w:numId w:val="28"/>
        </w:numPr>
      </w:pPr>
      <w:r>
        <w:t>družina někoho z vlastních řad prohlásí za kapitána</w:t>
      </w:r>
    </w:p>
    <w:p w14:paraId="303C6CBE" w14:textId="77777777" w:rsidR="00D25B40" w:rsidRDefault="00D25B40" w:rsidP="006706AB">
      <w:pPr>
        <w:pStyle w:val="Odstavecseseznamem"/>
        <w:numPr>
          <w:ilvl w:val="0"/>
          <w:numId w:val="28"/>
        </w:numPr>
      </w:pPr>
      <w:r>
        <w:t>družina bez varování zaútočí na Naraba</w:t>
      </w:r>
    </w:p>
    <w:p w14:paraId="267EB484" w14:textId="77777777" w:rsidR="00D25B40" w:rsidRDefault="00D25B40" w:rsidP="00D25B40">
      <w:r w:rsidRPr="006706AB">
        <w:rPr>
          <w:rStyle w:val="Siln"/>
        </w:rPr>
        <w:t>Ad 1)</w:t>
      </w:r>
      <w:r>
        <w:t xml:space="preserve"> Skutečně po prvotním šoku proběhne bujaré provolání Naraba pátým pirátským kapitánem. Ihned se koná oslava, které se postavy musí zúčastnit. Při soumraku už můžou s Narabem </w:t>
      </w:r>
      <w:r>
        <w:t>odejít. Narab je vyzve ať dojdou do přístavu v Jaffě, že tam přivede vězenkyně. Rozhodně jim nedovolí, aby ho následovaly do vězení v katakombách. Pokud na tom postavy budou trvat, tak nakonec svolí a finální boj se odehraje v nich.</w:t>
      </w:r>
    </w:p>
    <w:p w14:paraId="5C56E4EB" w14:textId="77777777" w:rsidR="00D25B40" w:rsidRDefault="00D25B40" w:rsidP="00D25B40">
      <w:r w:rsidRPr="006706AB">
        <w:rPr>
          <w:rStyle w:val="Siln"/>
        </w:rPr>
        <w:t>Ad 2)</w:t>
      </w:r>
      <w:r>
        <w:t xml:space="preserve"> Narab bude naštvaný, ale nedá na sobě nic znát. Osud postav je tak zpečetěn. Postavy se povinně zúčastní oslav. Narab si je pečlivě bude hlídat. Pokud nyní družina neudělá nic, tak do večera bude zlikvidována Narabem.</w:t>
      </w:r>
    </w:p>
    <w:p w14:paraId="64866D48" w14:textId="77777777" w:rsidR="00D25B40" w:rsidRDefault="00D25B40" w:rsidP="00D25B40">
      <w:r w:rsidRPr="006706AB">
        <w:rPr>
          <w:rStyle w:val="Siln"/>
        </w:rPr>
        <w:t>Ad 3)</w:t>
      </w:r>
      <w:r>
        <w:t xml:space="preserve"> Šok pro všechny, ale regule jsou regule. Po trapném tichu nakonec všichni opatrně provolají jméno nového pirátské kapitána. Je však jasné, že stávající kapitáni se pokusí dříve či později nového kapitána odstranit.</w:t>
      </w:r>
    </w:p>
    <w:p w14:paraId="777AEC37" w14:textId="77777777" w:rsidR="00D25B40" w:rsidRDefault="00D25B40" w:rsidP="000A6DFD">
      <w:pPr>
        <w:pStyle w:val="Velmidulezite"/>
      </w:pPr>
      <w:r>
        <w:t>Důležité! Pokud družina nařkne Naraba ze snahy stát se pirátským kapitánem, ten to popře. Když budou postavy dobré a přesvědčé pirátské kapitány, ti se mohou pokusit Naraba zajmout. Narab se však nenechá a pomocí své magie uprchne z Jaffy. Poté se pokusí zabít unesené ženy a tak se pomstít družině.</w:t>
      </w:r>
    </w:p>
    <w:p w14:paraId="3AF2C384" w14:textId="77777777" w:rsidR="00D25B40" w:rsidRDefault="00D25B40" w:rsidP="00D25B40">
      <w:r w:rsidRPr="006706AB">
        <w:rPr>
          <w:rStyle w:val="Siln"/>
        </w:rPr>
        <w:t xml:space="preserve">Ad 4) </w:t>
      </w:r>
      <w:r>
        <w:t>Proběhne souboj s Narabem, který (pokud jsou postavy dobře připravené) družina vyhraje. Pak už bude jen na RP postav, aby vysvětlily pirátům, co to mělo znamenat. Piráti do souboje zasahovat nebudou.</w:t>
      </w:r>
    </w:p>
    <w:p w14:paraId="0E436025" w14:textId="77777777" w:rsidR="00D25B40" w:rsidRDefault="00D25B40" w:rsidP="006706AB">
      <w:pPr>
        <w:pStyle w:val="Nadpis1"/>
      </w:pPr>
      <w:r>
        <w:t>Souboj s Narabem</w:t>
      </w:r>
    </w:p>
    <w:p w14:paraId="49CC1FF7" w14:textId="77777777" w:rsidR="00D25B40" w:rsidRDefault="00D25B40" w:rsidP="00D25B40">
      <w:r>
        <w:t>Dříve nebo později dojde k souboji s Narabem. Ten samozřejmě neměl nikdy v plánu postavy jen tak pustit do světa s penězmi a unesenými ženami. Místo jejich finálního střetu může být různé (viz předchozí kapitoly), ale průběh bude obdobný. Postavy budou na útěku a ještě než se nalodí, zjeví se jim Narab. Tentokrát skutečný.</w:t>
      </w:r>
    </w:p>
    <w:p w14:paraId="2A1B1CDB" w14:textId="77777777" w:rsidR="00D25B40" w:rsidRDefault="00D25B40" w:rsidP="00D25B40">
      <w:r>
        <w:t>V ideálním případě jsou s postavami Sadia, Marwa a Salome. A také Aida. A postavy jsou vyboostované Aidinou krví a Narabovým zubem.</w:t>
      </w:r>
    </w:p>
    <w:p w14:paraId="5A6280BF" w14:textId="77777777" w:rsidR="000A6DFD" w:rsidRDefault="000A6DFD" w:rsidP="00D25B40"/>
    <w:p w14:paraId="3815E0B8" w14:textId="77777777" w:rsidR="00D25B40" w:rsidRDefault="00D25B40" w:rsidP="00D25B40">
      <w:r>
        <w:lastRenderedPageBreak/>
        <w:t>Souboj pak bude mít následující fáze:</w:t>
      </w:r>
    </w:p>
    <w:p w14:paraId="491D5F3A" w14:textId="77777777" w:rsidR="00D25B40" w:rsidRDefault="00D25B40" w:rsidP="006706AB">
      <w:pPr>
        <w:pStyle w:val="Odstavecseseznamem"/>
        <w:numPr>
          <w:ilvl w:val="0"/>
          <w:numId w:val="6"/>
        </w:numPr>
      </w:pPr>
      <w:r>
        <w:t>Narab si je velmi jistý sám sebou, ví že na něj neplatí magie postav</w:t>
      </w:r>
    </w:p>
    <w:p w14:paraId="06DB1A80" w14:textId="77777777" w:rsidR="00D25B40" w:rsidRDefault="00D25B40" w:rsidP="006706AB">
      <w:pPr>
        <w:pStyle w:val="Odstavecseseznamem"/>
        <w:numPr>
          <w:ilvl w:val="0"/>
          <w:numId w:val="6"/>
        </w:numPr>
      </w:pPr>
      <w:r>
        <w:t xml:space="preserve">Narab je velmi překvapený, jak na něj působí zbraně / kouzla postav </w:t>
      </w:r>
    </w:p>
    <w:p w14:paraId="1E945F98" w14:textId="77777777" w:rsidR="00D25B40" w:rsidRDefault="00D25B40" w:rsidP="006706AB">
      <w:pPr>
        <w:pStyle w:val="Odstavecseseznamem"/>
        <w:numPr>
          <w:ilvl w:val="0"/>
          <w:numId w:val="6"/>
        </w:numPr>
      </w:pPr>
      <w:r>
        <w:t>Narab povolá do boje vězenkyně</w:t>
      </w:r>
    </w:p>
    <w:p w14:paraId="3D23FB72" w14:textId="77777777" w:rsidR="00D25B40" w:rsidRDefault="00D25B40" w:rsidP="006706AB">
      <w:pPr>
        <w:pStyle w:val="Odstavecseseznamem"/>
        <w:numPr>
          <w:ilvl w:val="0"/>
          <w:numId w:val="6"/>
        </w:numPr>
      </w:pPr>
      <w:r>
        <w:t>Narab se mění v leoparda</w:t>
      </w:r>
    </w:p>
    <w:p w14:paraId="28722B38" w14:textId="77777777" w:rsidR="00D25B40" w:rsidRDefault="00D25B40" w:rsidP="006706AB">
      <w:pPr>
        <w:pStyle w:val="Odstavecseseznamem"/>
        <w:numPr>
          <w:ilvl w:val="0"/>
          <w:numId w:val="6"/>
        </w:numPr>
      </w:pPr>
      <w:r>
        <w:t>Narab utíká z boje</w:t>
      </w:r>
    </w:p>
    <w:p w14:paraId="34D8D9FF" w14:textId="0460AC93" w:rsidR="00D25B40" w:rsidRDefault="00D25B40" w:rsidP="006706AB">
      <w:pPr>
        <w:pStyle w:val="Staty"/>
      </w:pPr>
      <w:r>
        <w:t>Narab Hakshak</w:t>
      </w:r>
      <w:r w:rsidR="000A6DFD">
        <w:t xml:space="preserve"> - humanoid</w:t>
      </w:r>
    </w:p>
    <w:p w14:paraId="421FDDD7" w14:textId="77777777" w:rsidR="000A6DFD" w:rsidRDefault="000A6DFD" w:rsidP="006706AB">
      <w:pPr>
        <w:pStyle w:val="Staty"/>
      </w:pPr>
    </w:p>
    <w:p w14:paraId="7E2FCDF2" w14:textId="269F8BBB" w:rsidR="00D25B40" w:rsidRDefault="00D25B40" w:rsidP="006706AB">
      <w:pPr>
        <w:pStyle w:val="Staty"/>
      </w:pPr>
      <w:r>
        <w:t>Žvt: 300</w:t>
      </w:r>
      <w:r w:rsidR="004D7E6F">
        <w:t xml:space="preserve"> (13. úroveň)</w:t>
      </w:r>
    </w:p>
    <w:p w14:paraId="6515693E" w14:textId="624E3031" w:rsidR="003C2DAB" w:rsidRDefault="003C2DAB" w:rsidP="006706AB">
      <w:pPr>
        <w:pStyle w:val="Staty"/>
      </w:pPr>
      <w:r>
        <w:t xml:space="preserve">Magy: </w:t>
      </w:r>
      <w:r w:rsidR="006B20CF">
        <w:t>77</w:t>
      </w:r>
    </w:p>
    <w:p w14:paraId="0AFCB39B" w14:textId="77777777" w:rsidR="00D25B40" w:rsidRDefault="00D25B40" w:rsidP="006706AB">
      <w:pPr>
        <w:pStyle w:val="Staty"/>
      </w:pPr>
      <w:r>
        <w:t>ÚČ: (+5 +8/-2) = 13/-2 (2 šavle)</w:t>
      </w:r>
    </w:p>
    <w:p w14:paraId="1B82E9FF" w14:textId="77777777" w:rsidR="00D25B40" w:rsidRDefault="00D25B40" w:rsidP="006706AB">
      <w:pPr>
        <w:pStyle w:val="Staty"/>
      </w:pPr>
      <w:r>
        <w:t>OČ: (+5 +3 + 3) = 13 (kožená zbroj)</w:t>
      </w:r>
    </w:p>
    <w:p w14:paraId="0857A751" w14:textId="77777777" w:rsidR="00D25B40" w:rsidRDefault="00D25B40" w:rsidP="006706AB">
      <w:pPr>
        <w:pStyle w:val="Staty"/>
      </w:pPr>
      <w:r>
        <w:t>Odl: 21/+5</w:t>
      </w:r>
    </w:p>
    <w:p w14:paraId="25BA9370" w14:textId="77777777" w:rsidR="00D25B40" w:rsidRDefault="00D25B40" w:rsidP="006706AB">
      <w:pPr>
        <w:pStyle w:val="Staty"/>
      </w:pPr>
      <w:r>
        <w:t>Vel: B</w:t>
      </w:r>
    </w:p>
    <w:p w14:paraId="01B6EE55" w14:textId="397C5228" w:rsidR="00D25B40" w:rsidRDefault="00D25B40" w:rsidP="006706AB">
      <w:pPr>
        <w:pStyle w:val="Staty"/>
      </w:pPr>
      <w:r>
        <w:t xml:space="preserve">Zran: </w:t>
      </w:r>
      <w:r w:rsidR="003C2DAB">
        <w:t>viz níže</w:t>
      </w:r>
    </w:p>
    <w:p w14:paraId="61E1E0A9" w14:textId="77777777" w:rsidR="00D25B40" w:rsidRDefault="00D25B40" w:rsidP="006706AB">
      <w:pPr>
        <w:pStyle w:val="Staty"/>
      </w:pPr>
      <w:r>
        <w:t>Int: 20/+4</w:t>
      </w:r>
    </w:p>
    <w:p w14:paraId="31748C90" w14:textId="77777777" w:rsidR="00D25B40" w:rsidRDefault="00D25B40" w:rsidP="006706AB">
      <w:pPr>
        <w:pStyle w:val="Staty"/>
      </w:pPr>
      <w:r>
        <w:t>Char: 15/+2</w:t>
      </w:r>
    </w:p>
    <w:p w14:paraId="7F7D44FF" w14:textId="77777777" w:rsidR="000A6DFD" w:rsidRDefault="000A6DFD" w:rsidP="006706AB">
      <w:pPr>
        <w:pStyle w:val="Staty"/>
      </w:pPr>
    </w:p>
    <w:p w14:paraId="36852D9E" w14:textId="77777777" w:rsidR="003C2DAB" w:rsidRDefault="003C2DAB" w:rsidP="006706AB">
      <w:pPr>
        <w:pStyle w:val="Staty"/>
      </w:pPr>
    </w:p>
    <w:p w14:paraId="666E5674" w14:textId="1C8C6BF4" w:rsidR="000A6DFD" w:rsidRDefault="000A6DFD" w:rsidP="006706AB">
      <w:pPr>
        <w:pStyle w:val="Staty"/>
      </w:pPr>
      <w:r>
        <w:t>Narab Hakshak - leopard</w:t>
      </w:r>
    </w:p>
    <w:p w14:paraId="03AB5C9D" w14:textId="77777777" w:rsidR="00D25B40" w:rsidRDefault="00D25B40" w:rsidP="003C2DAB">
      <w:pPr>
        <w:pStyle w:val="Staty"/>
      </w:pPr>
    </w:p>
    <w:p w14:paraId="4ED2E338" w14:textId="5B5C37BA" w:rsidR="003C2DAB" w:rsidRDefault="003C2DAB" w:rsidP="003C2DAB">
      <w:pPr>
        <w:pStyle w:val="Staty"/>
      </w:pPr>
      <w:r>
        <w:t>ŽVT: 300</w:t>
      </w:r>
    </w:p>
    <w:p w14:paraId="0F63847B" w14:textId="75C60AE5" w:rsidR="003C2DAB" w:rsidRDefault="003C2DAB" w:rsidP="003C2DAB">
      <w:pPr>
        <w:pStyle w:val="Staty"/>
      </w:pPr>
      <w:r>
        <w:t>ÚČ: (+3 +4/-2) = 7/-2 (drápy)</w:t>
      </w:r>
    </w:p>
    <w:p w14:paraId="527E10E5" w14:textId="1023215D" w:rsidR="003C2DAB" w:rsidRDefault="003C2DAB" w:rsidP="003C2DAB">
      <w:pPr>
        <w:pStyle w:val="Staty"/>
      </w:pPr>
      <w:r>
        <w:t>ÚČ: (+3 +3/+2) = 6/+2 (tlama)</w:t>
      </w:r>
    </w:p>
    <w:p w14:paraId="3E6C0EBC" w14:textId="77777777" w:rsidR="003C2DAB" w:rsidRDefault="003C2DAB" w:rsidP="003C2DAB">
      <w:pPr>
        <w:pStyle w:val="Staty"/>
      </w:pPr>
    </w:p>
    <w:p w14:paraId="77DE0E10" w14:textId="7D583CC1" w:rsidR="003C2DAB" w:rsidRDefault="003C2DAB" w:rsidP="003C2DAB">
      <w:pPr>
        <w:pStyle w:val="Staty"/>
      </w:pPr>
      <w:r>
        <w:t>OČ: (+5 +3) = 8</w:t>
      </w:r>
    </w:p>
    <w:p w14:paraId="1CCE8289" w14:textId="77777777" w:rsidR="003C2DAB" w:rsidRDefault="003C2DAB" w:rsidP="003C2DAB">
      <w:pPr>
        <w:pStyle w:val="Staty"/>
      </w:pPr>
      <w:r>
        <w:t>Odl: 21/+5</w:t>
      </w:r>
    </w:p>
    <w:p w14:paraId="39728C06" w14:textId="77777777" w:rsidR="003C2DAB" w:rsidRDefault="003C2DAB" w:rsidP="003C2DAB">
      <w:pPr>
        <w:pStyle w:val="Staty"/>
      </w:pPr>
      <w:r>
        <w:t>Vel: B</w:t>
      </w:r>
    </w:p>
    <w:p w14:paraId="7A729C3E" w14:textId="7E21C207" w:rsidR="003C2DAB" w:rsidRDefault="003C2DAB" w:rsidP="003C2DAB">
      <w:pPr>
        <w:pStyle w:val="Staty"/>
      </w:pPr>
      <w:r>
        <w:t>Zran: viz níže</w:t>
      </w:r>
    </w:p>
    <w:p w14:paraId="5E90A41B" w14:textId="7A8304FE" w:rsidR="003C2DAB" w:rsidRDefault="003C2DAB" w:rsidP="003C2DAB">
      <w:pPr>
        <w:pStyle w:val="Staty"/>
      </w:pPr>
    </w:p>
    <w:p w14:paraId="358CDEB0" w14:textId="0C626D01" w:rsidR="003C2DAB" w:rsidRDefault="006B20CF" w:rsidP="006B20CF">
      <w:r>
        <w:t>Kouzla:</w:t>
      </w:r>
    </w:p>
    <w:p w14:paraId="0E9A8A99" w14:textId="47BCF1F5" w:rsidR="006B20CF" w:rsidRDefault="006B20CF" w:rsidP="006B20CF">
      <w:pPr>
        <w:pStyle w:val="Odstavecseseznamem"/>
        <w:numPr>
          <w:ilvl w:val="0"/>
          <w:numId w:val="6"/>
        </w:numPr>
      </w:pPr>
      <w:r>
        <w:t>Magický štít (2/1. kolo, pak 1/kolo - použije na začátku boje na 10 kol)</w:t>
      </w:r>
    </w:p>
    <w:p w14:paraId="10B77933" w14:textId="5110A0B5" w:rsidR="006B20CF" w:rsidRDefault="006B20CF" w:rsidP="006B20CF">
      <w:pPr>
        <w:pStyle w:val="Odstavecseseznamem"/>
        <w:numPr>
          <w:ilvl w:val="0"/>
          <w:numId w:val="6"/>
        </w:numPr>
      </w:pPr>
      <w:r>
        <w:t>Zdvojení (6), 1-5 dvojníků – sešle na začátku boje</w:t>
      </w:r>
    </w:p>
    <w:p w14:paraId="77985BDA" w14:textId="1B54A470" w:rsidR="006B20CF" w:rsidRDefault="006B20CF" w:rsidP="006B20CF">
      <w:pPr>
        <w:pStyle w:val="Odstavecseseznamem"/>
        <w:numPr>
          <w:ilvl w:val="0"/>
          <w:numId w:val="6"/>
        </w:numPr>
      </w:pPr>
      <w:r>
        <w:t>Černý blesk (25) – 3k6+38 žvt</w:t>
      </w:r>
    </w:p>
    <w:p w14:paraId="230D74B1" w14:textId="527682FF" w:rsidR="006B20CF" w:rsidRDefault="006B20CF" w:rsidP="006B20CF">
      <w:pPr>
        <w:pStyle w:val="Odstavecseseznamem"/>
        <w:numPr>
          <w:ilvl w:val="0"/>
          <w:numId w:val="6"/>
        </w:numPr>
      </w:pPr>
      <w:r>
        <w:t>Rudé blesky (7/1. blesk,  6/další) – k5 žvt, 66% šance na úspěch</w:t>
      </w:r>
    </w:p>
    <w:p w14:paraId="01A8F69D" w14:textId="3E01307B" w:rsidR="009D6657" w:rsidRDefault="009D6657" w:rsidP="006B20CF">
      <w:pPr>
        <w:pStyle w:val="Odstavecseseznamem"/>
        <w:numPr>
          <w:ilvl w:val="0"/>
          <w:numId w:val="6"/>
        </w:numPr>
      </w:pPr>
      <w:r>
        <w:t>Hyperprostor</w:t>
      </w:r>
      <w:r w:rsidR="004D7E6F">
        <w:t xml:space="preserve"> (4)</w:t>
      </w:r>
    </w:p>
    <w:p w14:paraId="78F74513" w14:textId="2E9C2AA7" w:rsidR="004D7E6F" w:rsidRDefault="004D7E6F" w:rsidP="006B20CF">
      <w:pPr>
        <w:pStyle w:val="Odstavecseseznamem"/>
        <w:numPr>
          <w:ilvl w:val="0"/>
          <w:numId w:val="6"/>
        </w:numPr>
      </w:pPr>
      <w:r>
        <w:t>Rychlost (2/kolo)</w:t>
      </w:r>
    </w:p>
    <w:p w14:paraId="4DC2296E" w14:textId="50A88D32" w:rsidR="004D7E6F" w:rsidRDefault="004D7E6F" w:rsidP="006B20CF">
      <w:pPr>
        <w:pStyle w:val="Odstavecseseznamem"/>
        <w:numPr>
          <w:ilvl w:val="0"/>
          <w:numId w:val="6"/>
        </w:numPr>
      </w:pPr>
      <w:r>
        <w:t>Protoplazma (žvt+1, max 1 postava, k6+1 kol) – past Obr</w:t>
      </w:r>
      <w:r w:rsidRPr="004D7E6F">
        <w:t>~</w:t>
      </w:r>
      <w:r>
        <w:t>8</w:t>
      </w:r>
      <w:r w:rsidRPr="004D7E6F">
        <w:t>~</w:t>
      </w:r>
      <w:r>
        <w:t>0</w:t>
      </w:r>
    </w:p>
    <w:p w14:paraId="4BEA837C" w14:textId="7AAEE2EA" w:rsidR="009D6657" w:rsidRDefault="004D7E6F" w:rsidP="006B20CF">
      <w:pPr>
        <w:pStyle w:val="Odstavecseseznamem"/>
        <w:numPr>
          <w:ilvl w:val="0"/>
          <w:numId w:val="6"/>
        </w:numPr>
      </w:pPr>
      <w:r>
        <w:t>Svaž postavu (2x žvt, max 4 postavy) – past Roz+Sil</w:t>
      </w:r>
      <w:r w:rsidRPr="004D7E6F">
        <w:t>~5~0</w:t>
      </w:r>
    </w:p>
    <w:p w14:paraId="7E8B45AB" w14:textId="36672068" w:rsidR="003C2DAB" w:rsidRDefault="003C2DAB" w:rsidP="003C2DAB">
      <w:r>
        <w:t>Proměna Naraba v leoparda trvá 1 kolo.</w:t>
      </w:r>
    </w:p>
    <w:p w14:paraId="2B377EB6" w14:textId="6175C81F" w:rsidR="003C2DAB" w:rsidRDefault="003C2DAB" w:rsidP="003C2DAB">
      <w:r>
        <w:t xml:space="preserve">Narab má dva útoky za kolo, ve zvířecí podobě útočí v jednom kole oběma tlapami i tlamou. </w:t>
      </w:r>
    </w:p>
    <w:p w14:paraId="1C2F7D14" w14:textId="52C002C7" w:rsidR="003C2DAB" w:rsidRDefault="003C2DAB" w:rsidP="003C2DAB">
      <w:r>
        <w:t>Dvojnásobné zranění způsobí:</w:t>
      </w:r>
    </w:p>
    <w:p w14:paraId="2FBD9AD5" w14:textId="1A71B219" w:rsidR="003C2DAB" w:rsidRDefault="003C2DAB" w:rsidP="003C2DAB">
      <w:pPr>
        <w:pStyle w:val="Odstavecseseznamem"/>
        <w:numPr>
          <w:ilvl w:val="0"/>
          <w:numId w:val="6"/>
        </w:numPr>
      </w:pPr>
      <w:r>
        <w:t>zbraně pomazané lidskou krví</w:t>
      </w:r>
    </w:p>
    <w:p w14:paraId="67007A37" w14:textId="39B3E436" w:rsidR="003C2DAB" w:rsidRDefault="003C2DAB" w:rsidP="003C2DAB">
      <w:pPr>
        <w:pStyle w:val="Odstavecseseznamem"/>
        <w:numPr>
          <w:ilvl w:val="0"/>
          <w:numId w:val="6"/>
        </w:numPr>
      </w:pPr>
      <w:r>
        <w:t>kouzla čaroděje/hraničáře, který vypil lidskou krev</w:t>
      </w:r>
    </w:p>
    <w:p w14:paraId="13E5DAFB" w14:textId="4F4ED340" w:rsidR="003C2DAB" w:rsidRDefault="003C2DAB" w:rsidP="003C2DAB">
      <w:pPr>
        <w:pStyle w:val="Odstavecseseznamem"/>
        <w:numPr>
          <w:ilvl w:val="0"/>
          <w:numId w:val="6"/>
        </w:numPr>
      </w:pPr>
      <w:r>
        <w:t>lektvary alchymisty, který použil do lektvarů lidskou krev</w:t>
      </w:r>
    </w:p>
    <w:p w14:paraId="15B371EC" w14:textId="7AC7E3A9" w:rsidR="003C2DAB" w:rsidRDefault="003C2DAB" w:rsidP="003C2DAB">
      <w:r>
        <w:t>Čtyřnásobné zranění způsobí výše uvedené, je-li do krve přidán prach z Narabova zubu.</w:t>
      </w:r>
    </w:p>
    <w:p w14:paraId="18594863" w14:textId="3FFADB14" w:rsidR="003C2DAB" w:rsidRDefault="003C2DAB" w:rsidP="009D6657">
      <w:pPr>
        <w:pStyle w:val="Velmidulezite"/>
      </w:pPr>
      <w:r>
        <w:t>Narab má stále pod kontrolou vězenkyně. Jakmile se dostane do defenzívy, povolá je a ty zaútočí na své blízké (vytáhnou oběti dýku z opasku či jen začnou škrábat oči).</w:t>
      </w:r>
    </w:p>
    <w:p w14:paraId="66B0D1D3" w14:textId="709C63C2" w:rsidR="009D6657" w:rsidRDefault="009D6657" w:rsidP="009D6657">
      <w:r>
        <w:t>Jakmile bude boj pro Naraba ztracený, z boje zbaběle uteče</w:t>
      </w:r>
      <w:r w:rsidR="004D7E6F">
        <w:t>, přičemž, pokud to půjde, zkusí některou z unesených žen zabít.</w:t>
      </w:r>
    </w:p>
    <w:p w14:paraId="21C4FE07" w14:textId="2166F5FF" w:rsidR="009D6657" w:rsidRDefault="009D6657" w:rsidP="009D6657">
      <w:pPr>
        <w:pStyle w:val="Nadpis1"/>
      </w:pPr>
      <w:r>
        <w:t>Konec 3. části</w:t>
      </w:r>
    </w:p>
    <w:p w14:paraId="1F8D7DC9" w14:textId="77777777" w:rsidR="004D7E6F" w:rsidRDefault="009D6657" w:rsidP="009D6657">
      <w:r>
        <w:t>Pokud postavy v přípravě na únos/boj nic nepodcenily, tak příběh končí porážkou/útěkem Naraba Hakshaka.</w:t>
      </w:r>
    </w:p>
    <w:p w14:paraId="15550780" w14:textId="30BF3699" w:rsidR="009D6657" w:rsidRDefault="004D7E6F" w:rsidP="009D6657">
      <w:r>
        <w:t>Samotná záchrana odplutím na lodi již PJ jen převypráví a celý příběh uzavře. Je jasné, že pokud Narab utekl, bude se družině v budoucnu mstít, což by PJ měl v závěrečném epilogu zmínit.</w:t>
      </w:r>
    </w:p>
    <w:p w14:paraId="2664BA2A" w14:textId="33066C89" w:rsidR="004D7E6F" w:rsidRPr="009D6657" w:rsidRDefault="004D7E6F" w:rsidP="009D6657">
      <w:r>
        <w:t>Pokud se některá postava z družiny prohlásila za pátého pirátského kapitána, můýr být PJ opět tajemný v závěrečném epilogu.</w:t>
      </w:r>
    </w:p>
    <w:sectPr w:rsidR="004D7E6F" w:rsidRPr="009D6657" w:rsidSect="00912745">
      <w:type w:val="continuous"/>
      <w:pgSz w:w="11906" w:h="16838" w:code="9"/>
      <w:pgMar w:top="1418" w:right="1134" w:bottom="1418" w:left="1134" w:header="709" w:footer="709" w:gutter="0"/>
      <w:pgBorders>
        <w:top w:val="dotted" w:sz="4" w:space="1" w:color="auto"/>
        <w:left w:val="dotted" w:sz="4" w:space="4" w:color="auto"/>
        <w:bottom w:val="dotted" w:sz="4" w:space="1" w:color="auto"/>
        <w:right w:val="dotted" w:sz="4" w:space="4" w:color="auto"/>
      </w:pgBorders>
      <w:cols w:num="2"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9BDD3B" w14:textId="77777777" w:rsidR="008577F8" w:rsidRDefault="008577F8" w:rsidP="00D22DEF">
      <w:pPr>
        <w:spacing w:after="0" w:line="240" w:lineRule="auto"/>
      </w:pPr>
      <w:r>
        <w:separator/>
      </w:r>
    </w:p>
  </w:endnote>
  <w:endnote w:type="continuationSeparator" w:id="0">
    <w:p w14:paraId="57264ECB" w14:textId="77777777" w:rsidR="008577F8" w:rsidRDefault="008577F8" w:rsidP="00D22D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47CB5" w14:textId="77777777" w:rsidR="003270FB" w:rsidRPr="00E30C1A" w:rsidRDefault="003270FB" w:rsidP="00D22DEF">
    <w:pPr>
      <w:pStyle w:val="Zpat"/>
      <w:tabs>
        <w:tab w:val="clear" w:pos="4536"/>
        <w:tab w:val="clear" w:pos="9072"/>
        <w:tab w:val="center" w:pos="4678"/>
        <w:tab w:val="right" w:pos="9356"/>
      </w:tabs>
      <w:rPr>
        <w:u w:val="single"/>
      </w:rPr>
    </w:pPr>
    <w:r w:rsidRPr="00E30C1A">
      <w:rPr>
        <w:u w:val="single"/>
      </w:rPr>
      <w:tab/>
    </w:r>
    <w:r w:rsidRPr="00E30C1A">
      <w:rPr>
        <w:u w:val="single"/>
      </w:rPr>
      <w:tab/>
    </w:r>
  </w:p>
  <w:p w14:paraId="60710990" w14:textId="77777777" w:rsidR="003270FB" w:rsidRDefault="003270FB" w:rsidP="00D22DEF">
    <w:pPr>
      <w:pStyle w:val="Zpat"/>
      <w:tabs>
        <w:tab w:val="clear" w:pos="4536"/>
        <w:tab w:val="clear" w:pos="9072"/>
        <w:tab w:val="center" w:pos="4678"/>
        <w:tab w:val="right" w:pos="9356"/>
      </w:tabs>
    </w:pPr>
  </w:p>
  <w:p w14:paraId="6B88C309" w14:textId="2DCA6C31" w:rsidR="003270FB" w:rsidRDefault="003270FB" w:rsidP="00D22DEF">
    <w:pPr>
      <w:pStyle w:val="Zpat"/>
      <w:tabs>
        <w:tab w:val="clear" w:pos="4536"/>
        <w:tab w:val="clear" w:pos="9072"/>
        <w:tab w:val="center" w:pos="4678"/>
        <w:tab w:val="right" w:pos="9356"/>
      </w:tabs>
    </w:pPr>
    <w:r>
      <w:tab/>
    </w:r>
    <w:r>
      <w:fldChar w:fldCharType="begin"/>
    </w:r>
    <w:r>
      <w:instrText xml:space="preserve"> PAGE   \* MERGEFORMAT </w:instrText>
    </w:r>
    <w:r>
      <w:fldChar w:fldCharType="separate"/>
    </w:r>
    <w:r w:rsidR="005640C4">
      <w:rPr>
        <w:noProof/>
      </w:rPr>
      <w:t>2</w:t>
    </w:r>
    <w:r>
      <w:fldChar w:fldCharType="end"/>
    </w:r>
    <w:r>
      <w:t xml:space="preserve"> / </w:t>
    </w:r>
    <w:r w:rsidR="008577F8">
      <w:fldChar w:fldCharType="begin"/>
    </w:r>
    <w:r w:rsidR="008577F8">
      <w:instrText xml:space="preserve"> NUMPAGES   \* MERGEFORMAT </w:instrText>
    </w:r>
    <w:r w:rsidR="008577F8">
      <w:fldChar w:fldCharType="separate"/>
    </w:r>
    <w:r w:rsidR="005640C4">
      <w:rPr>
        <w:noProof/>
      </w:rPr>
      <w:t>14</w:t>
    </w:r>
    <w:r w:rsidR="008577F8">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97E72C" w14:textId="77777777" w:rsidR="008577F8" w:rsidRDefault="008577F8" w:rsidP="00D22DEF">
      <w:pPr>
        <w:spacing w:after="0" w:line="240" w:lineRule="auto"/>
      </w:pPr>
      <w:r>
        <w:separator/>
      </w:r>
    </w:p>
  </w:footnote>
  <w:footnote w:type="continuationSeparator" w:id="0">
    <w:p w14:paraId="75E98954" w14:textId="77777777" w:rsidR="008577F8" w:rsidRDefault="008577F8" w:rsidP="00D22D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FC3C2" w14:textId="7E39B574" w:rsidR="003270FB" w:rsidRDefault="003270FB" w:rsidP="00D22DEF">
    <w:pPr>
      <w:pStyle w:val="Zhlav"/>
      <w:tabs>
        <w:tab w:val="clear" w:pos="4536"/>
        <w:tab w:val="clear" w:pos="9072"/>
        <w:tab w:val="center" w:pos="4678"/>
        <w:tab w:val="right" w:pos="9356"/>
      </w:tabs>
    </w:pPr>
    <w:r>
      <w:t>Mistrovství v Dračím Doupěti</w:t>
    </w:r>
    <w:r>
      <w:tab/>
    </w:r>
    <w:r>
      <w:tab/>
      <w:t xml:space="preserve">Část </w:t>
    </w:r>
    <w:r w:rsidR="00D25B40">
      <w:t>3</w:t>
    </w:r>
  </w:p>
  <w:p w14:paraId="1985A7BF" w14:textId="77777777" w:rsidR="003270FB" w:rsidRPr="00E30C1A" w:rsidRDefault="003270FB" w:rsidP="00D22DEF">
    <w:pPr>
      <w:pStyle w:val="Zhlav"/>
      <w:tabs>
        <w:tab w:val="clear" w:pos="4536"/>
        <w:tab w:val="clear" w:pos="9072"/>
        <w:tab w:val="center" w:pos="4678"/>
        <w:tab w:val="right" w:pos="9356"/>
      </w:tabs>
      <w:rPr>
        <w:u w:val="single"/>
      </w:rPr>
    </w:pPr>
    <w:r w:rsidRPr="00E30C1A">
      <w:rPr>
        <w:u w:val="single"/>
      </w:rPr>
      <w:tab/>
    </w:r>
    <w:r w:rsidRPr="00E30C1A">
      <w:rPr>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8574A"/>
    <w:multiLevelType w:val="multilevel"/>
    <w:tmpl w:val="3064DA22"/>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 w15:restartNumberingAfterBreak="0">
    <w:nsid w:val="066F06CA"/>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597404"/>
    <w:multiLevelType w:val="hybridMultilevel"/>
    <w:tmpl w:val="0FCC5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FDD4863"/>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210325F"/>
    <w:multiLevelType w:val="hybridMultilevel"/>
    <w:tmpl w:val="2B388F4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5" w15:restartNumberingAfterBreak="0">
    <w:nsid w:val="22C75291"/>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7CF7B3B"/>
    <w:multiLevelType w:val="hybridMultilevel"/>
    <w:tmpl w:val="D9B6C0AC"/>
    <w:lvl w:ilvl="0" w:tplc="04050001">
      <w:start w:val="1"/>
      <w:numFmt w:val="bullet"/>
      <w:lvlText w:val=""/>
      <w:lvlJc w:val="left"/>
      <w:pPr>
        <w:ind w:left="720" w:hanging="360"/>
      </w:pPr>
      <w:rPr>
        <w:rFonts w:ascii="Symbol" w:hAnsi="Symbol" w:hint="default"/>
      </w:rPr>
    </w:lvl>
    <w:lvl w:ilvl="1" w:tplc="35345346">
      <w:numFmt w:val="bullet"/>
      <w:lvlText w:val="-"/>
      <w:lvlJc w:val="left"/>
      <w:pPr>
        <w:ind w:left="1440" w:hanging="360"/>
      </w:pPr>
      <w:rPr>
        <w:rFonts w:ascii="Calibri" w:eastAsiaTheme="minorHAnsi"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970B25"/>
    <w:multiLevelType w:val="hybridMultilevel"/>
    <w:tmpl w:val="8084CB92"/>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8" w15:restartNumberingAfterBreak="0">
    <w:nsid w:val="2B0A52AF"/>
    <w:multiLevelType w:val="hybridMultilevel"/>
    <w:tmpl w:val="A1E2D2B6"/>
    <w:lvl w:ilvl="0" w:tplc="0405000F">
      <w:start w:val="1"/>
      <w:numFmt w:val="decimal"/>
      <w:lvlText w:val="%1."/>
      <w:lvlJc w:val="left"/>
      <w:pPr>
        <w:ind w:left="1287" w:hanging="360"/>
      </w:pPr>
    </w:lvl>
    <w:lvl w:ilvl="1" w:tplc="04050019">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9" w15:restartNumberingAfterBreak="0">
    <w:nsid w:val="2CF867AF"/>
    <w:multiLevelType w:val="hybridMultilevel"/>
    <w:tmpl w:val="CAC6828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D7B608D"/>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20E4C4B"/>
    <w:multiLevelType w:val="hybridMultilevel"/>
    <w:tmpl w:val="3536C4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2C54936"/>
    <w:multiLevelType w:val="hybridMultilevel"/>
    <w:tmpl w:val="D93A2090"/>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 w15:restartNumberingAfterBreak="0">
    <w:nsid w:val="42D23C4E"/>
    <w:multiLevelType w:val="hybridMultilevel"/>
    <w:tmpl w:val="538C7FC4"/>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4" w15:restartNumberingAfterBreak="0">
    <w:nsid w:val="44A81D2A"/>
    <w:multiLevelType w:val="hybridMultilevel"/>
    <w:tmpl w:val="16CA873A"/>
    <w:lvl w:ilvl="0" w:tplc="0405000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62F3F00"/>
    <w:multiLevelType w:val="hybridMultilevel"/>
    <w:tmpl w:val="34A62F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917478F"/>
    <w:multiLevelType w:val="hybridMultilevel"/>
    <w:tmpl w:val="5D564630"/>
    <w:lvl w:ilvl="0" w:tplc="0405000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BE835C6"/>
    <w:multiLevelType w:val="hybridMultilevel"/>
    <w:tmpl w:val="3B6E68F2"/>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8" w15:restartNumberingAfterBreak="0">
    <w:nsid w:val="4D212347"/>
    <w:multiLevelType w:val="hybridMultilevel"/>
    <w:tmpl w:val="80EEAE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78A7E96"/>
    <w:multiLevelType w:val="hybridMultilevel"/>
    <w:tmpl w:val="3986121C"/>
    <w:lvl w:ilvl="0" w:tplc="04050001">
      <w:start w:val="1"/>
      <w:numFmt w:val="bullet"/>
      <w:lvlText w:val=""/>
      <w:lvlJc w:val="left"/>
      <w:pPr>
        <w:ind w:left="1331" w:hanging="360"/>
      </w:pPr>
      <w:rPr>
        <w:rFonts w:ascii="Symbol" w:hAnsi="Symbol" w:hint="default"/>
      </w:rPr>
    </w:lvl>
    <w:lvl w:ilvl="1" w:tplc="04050003" w:tentative="1">
      <w:start w:val="1"/>
      <w:numFmt w:val="bullet"/>
      <w:lvlText w:val="o"/>
      <w:lvlJc w:val="left"/>
      <w:pPr>
        <w:ind w:left="2051" w:hanging="360"/>
      </w:pPr>
      <w:rPr>
        <w:rFonts w:ascii="Courier New" w:hAnsi="Courier New" w:cs="Courier New" w:hint="default"/>
      </w:rPr>
    </w:lvl>
    <w:lvl w:ilvl="2" w:tplc="04050005" w:tentative="1">
      <w:start w:val="1"/>
      <w:numFmt w:val="bullet"/>
      <w:lvlText w:val=""/>
      <w:lvlJc w:val="left"/>
      <w:pPr>
        <w:ind w:left="2771" w:hanging="360"/>
      </w:pPr>
      <w:rPr>
        <w:rFonts w:ascii="Wingdings" w:hAnsi="Wingdings" w:hint="default"/>
      </w:rPr>
    </w:lvl>
    <w:lvl w:ilvl="3" w:tplc="04050001" w:tentative="1">
      <w:start w:val="1"/>
      <w:numFmt w:val="bullet"/>
      <w:lvlText w:val=""/>
      <w:lvlJc w:val="left"/>
      <w:pPr>
        <w:ind w:left="3491" w:hanging="360"/>
      </w:pPr>
      <w:rPr>
        <w:rFonts w:ascii="Symbol" w:hAnsi="Symbol" w:hint="default"/>
      </w:rPr>
    </w:lvl>
    <w:lvl w:ilvl="4" w:tplc="04050003" w:tentative="1">
      <w:start w:val="1"/>
      <w:numFmt w:val="bullet"/>
      <w:lvlText w:val="o"/>
      <w:lvlJc w:val="left"/>
      <w:pPr>
        <w:ind w:left="4211" w:hanging="360"/>
      </w:pPr>
      <w:rPr>
        <w:rFonts w:ascii="Courier New" w:hAnsi="Courier New" w:cs="Courier New" w:hint="default"/>
      </w:rPr>
    </w:lvl>
    <w:lvl w:ilvl="5" w:tplc="04050005" w:tentative="1">
      <w:start w:val="1"/>
      <w:numFmt w:val="bullet"/>
      <w:lvlText w:val=""/>
      <w:lvlJc w:val="left"/>
      <w:pPr>
        <w:ind w:left="4931" w:hanging="360"/>
      </w:pPr>
      <w:rPr>
        <w:rFonts w:ascii="Wingdings" w:hAnsi="Wingdings" w:hint="default"/>
      </w:rPr>
    </w:lvl>
    <w:lvl w:ilvl="6" w:tplc="04050001" w:tentative="1">
      <w:start w:val="1"/>
      <w:numFmt w:val="bullet"/>
      <w:lvlText w:val=""/>
      <w:lvlJc w:val="left"/>
      <w:pPr>
        <w:ind w:left="5651" w:hanging="360"/>
      </w:pPr>
      <w:rPr>
        <w:rFonts w:ascii="Symbol" w:hAnsi="Symbol" w:hint="default"/>
      </w:rPr>
    </w:lvl>
    <w:lvl w:ilvl="7" w:tplc="04050003" w:tentative="1">
      <w:start w:val="1"/>
      <w:numFmt w:val="bullet"/>
      <w:lvlText w:val="o"/>
      <w:lvlJc w:val="left"/>
      <w:pPr>
        <w:ind w:left="6371" w:hanging="360"/>
      </w:pPr>
      <w:rPr>
        <w:rFonts w:ascii="Courier New" w:hAnsi="Courier New" w:cs="Courier New" w:hint="default"/>
      </w:rPr>
    </w:lvl>
    <w:lvl w:ilvl="8" w:tplc="04050005" w:tentative="1">
      <w:start w:val="1"/>
      <w:numFmt w:val="bullet"/>
      <w:lvlText w:val=""/>
      <w:lvlJc w:val="left"/>
      <w:pPr>
        <w:ind w:left="7091" w:hanging="360"/>
      </w:pPr>
      <w:rPr>
        <w:rFonts w:ascii="Wingdings" w:hAnsi="Wingdings" w:hint="default"/>
      </w:rPr>
    </w:lvl>
  </w:abstractNum>
  <w:abstractNum w:abstractNumId="20" w15:restartNumberingAfterBreak="0">
    <w:nsid w:val="57F21AD7"/>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8E24CF"/>
    <w:multiLevelType w:val="hybridMultilevel"/>
    <w:tmpl w:val="C648534E"/>
    <w:lvl w:ilvl="0" w:tplc="FFFFFFFF">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F1E4882"/>
    <w:multiLevelType w:val="hybridMultilevel"/>
    <w:tmpl w:val="D17CFB8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3" w15:restartNumberingAfterBreak="0">
    <w:nsid w:val="6041795D"/>
    <w:multiLevelType w:val="hybridMultilevel"/>
    <w:tmpl w:val="8AB26A68"/>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4" w15:restartNumberingAfterBreak="0">
    <w:nsid w:val="61AB28A1"/>
    <w:multiLevelType w:val="hybridMultilevel"/>
    <w:tmpl w:val="C97C14F8"/>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5" w15:restartNumberingAfterBreak="0">
    <w:nsid w:val="72B30EF8"/>
    <w:multiLevelType w:val="hybridMultilevel"/>
    <w:tmpl w:val="C648534E"/>
    <w:lvl w:ilvl="0" w:tplc="2836EEA8">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3735BF3"/>
    <w:multiLevelType w:val="hybridMultilevel"/>
    <w:tmpl w:val="9F249D00"/>
    <w:lvl w:ilvl="0" w:tplc="3E7EB128">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3E5714F"/>
    <w:multiLevelType w:val="hybridMultilevel"/>
    <w:tmpl w:val="3822EA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22"/>
  </w:num>
  <w:num w:numId="4">
    <w:abstractNumId w:val="2"/>
  </w:num>
  <w:num w:numId="5">
    <w:abstractNumId w:val="11"/>
  </w:num>
  <w:num w:numId="6">
    <w:abstractNumId w:val="6"/>
  </w:num>
  <w:num w:numId="7">
    <w:abstractNumId w:val="12"/>
  </w:num>
  <w:num w:numId="8">
    <w:abstractNumId w:val="27"/>
  </w:num>
  <w:num w:numId="9">
    <w:abstractNumId w:val="18"/>
  </w:num>
  <w:num w:numId="10">
    <w:abstractNumId w:val="9"/>
  </w:num>
  <w:num w:numId="11">
    <w:abstractNumId w:val="15"/>
  </w:num>
  <w:num w:numId="12">
    <w:abstractNumId w:val="24"/>
  </w:num>
  <w:num w:numId="13">
    <w:abstractNumId w:val="19"/>
  </w:num>
  <w:num w:numId="14">
    <w:abstractNumId w:val="4"/>
  </w:num>
  <w:num w:numId="15">
    <w:abstractNumId w:val="17"/>
  </w:num>
  <w:num w:numId="16">
    <w:abstractNumId w:val="23"/>
  </w:num>
  <w:num w:numId="17">
    <w:abstractNumId w:val="7"/>
  </w:num>
  <w:num w:numId="18">
    <w:abstractNumId w:val="8"/>
  </w:num>
  <w:num w:numId="19">
    <w:abstractNumId w:val="14"/>
  </w:num>
  <w:num w:numId="20">
    <w:abstractNumId w:val="25"/>
  </w:num>
  <w:num w:numId="21">
    <w:abstractNumId w:val="1"/>
  </w:num>
  <w:num w:numId="22">
    <w:abstractNumId w:val="5"/>
  </w:num>
  <w:num w:numId="23">
    <w:abstractNumId w:val="20"/>
  </w:num>
  <w:num w:numId="24">
    <w:abstractNumId w:val="21"/>
  </w:num>
  <w:num w:numId="25">
    <w:abstractNumId w:val="10"/>
  </w:num>
  <w:num w:numId="26">
    <w:abstractNumId w:val="3"/>
  </w:num>
  <w:num w:numId="27">
    <w:abstractNumId w:val="26"/>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321" w:allStyles="1" w:customStyles="0" w:latentStyles="0" w:stylesInUse="0" w:headingStyles="1" w:numberingStyles="0" w:tableStyles="0" w:directFormattingOnRuns="1" w:directFormattingOnParagraphs="1"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2B22"/>
    <w:rsid w:val="00002760"/>
    <w:rsid w:val="00004885"/>
    <w:rsid w:val="00011A8B"/>
    <w:rsid w:val="000205E1"/>
    <w:rsid w:val="00021A55"/>
    <w:rsid w:val="00037D57"/>
    <w:rsid w:val="000462E4"/>
    <w:rsid w:val="000563FA"/>
    <w:rsid w:val="000660B2"/>
    <w:rsid w:val="000735EC"/>
    <w:rsid w:val="00074FE2"/>
    <w:rsid w:val="00075C10"/>
    <w:rsid w:val="0008339A"/>
    <w:rsid w:val="00083C70"/>
    <w:rsid w:val="0009021E"/>
    <w:rsid w:val="00094195"/>
    <w:rsid w:val="00096F47"/>
    <w:rsid w:val="000A6DFD"/>
    <w:rsid w:val="000C20A7"/>
    <w:rsid w:val="000C56C6"/>
    <w:rsid w:val="000E48CF"/>
    <w:rsid w:val="000E5D18"/>
    <w:rsid w:val="000F6AFF"/>
    <w:rsid w:val="00105F92"/>
    <w:rsid w:val="00107D89"/>
    <w:rsid w:val="00121BEC"/>
    <w:rsid w:val="00131A59"/>
    <w:rsid w:val="00131DAD"/>
    <w:rsid w:val="001444F0"/>
    <w:rsid w:val="00166A83"/>
    <w:rsid w:val="00167522"/>
    <w:rsid w:val="001718EE"/>
    <w:rsid w:val="00174A14"/>
    <w:rsid w:val="00191AB3"/>
    <w:rsid w:val="001941E5"/>
    <w:rsid w:val="001A3E67"/>
    <w:rsid w:val="001B5941"/>
    <w:rsid w:val="001D060B"/>
    <w:rsid w:val="001D2FD7"/>
    <w:rsid w:val="001D6300"/>
    <w:rsid w:val="00225468"/>
    <w:rsid w:val="00260DFC"/>
    <w:rsid w:val="0027250D"/>
    <w:rsid w:val="00287DCD"/>
    <w:rsid w:val="002951C8"/>
    <w:rsid w:val="002A23EC"/>
    <w:rsid w:val="002A2DCE"/>
    <w:rsid w:val="002B1910"/>
    <w:rsid w:val="002E51C8"/>
    <w:rsid w:val="002F100A"/>
    <w:rsid w:val="002F2F19"/>
    <w:rsid w:val="00303182"/>
    <w:rsid w:val="003070D8"/>
    <w:rsid w:val="003176A0"/>
    <w:rsid w:val="003270FB"/>
    <w:rsid w:val="00331D11"/>
    <w:rsid w:val="00335A5A"/>
    <w:rsid w:val="00342120"/>
    <w:rsid w:val="00346459"/>
    <w:rsid w:val="003550CC"/>
    <w:rsid w:val="00355996"/>
    <w:rsid w:val="003666C7"/>
    <w:rsid w:val="0037487E"/>
    <w:rsid w:val="00386A8D"/>
    <w:rsid w:val="003C2DAB"/>
    <w:rsid w:val="003E0187"/>
    <w:rsid w:val="003E121C"/>
    <w:rsid w:val="003E5B46"/>
    <w:rsid w:val="0040043F"/>
    <w:rsid w:val="004005C9"/>
    <w:rsid w:val="00402495"/>
    <w:rsid w:val="00425BF0"/>
    <w:rsid w:val="0045365D"/>
    <w:rsid w:val="00465DEB"/>
    <w:rsid w:val="004933F2"/>
    <w:rsid w:val="004958B3"/>
    <w:rsid w:val="004A0723"/>
    <w:rsid w:val="004A4AC4"/>
    <w:rsid w:val="004A6E67"/>
    <w:rsid w:val="004B5AA3"/>
    <w:rsid w:val="004B7B86"/>
    <w:rsid w:val="004C0F5D"/>
    <w:rsid w:val="004C3466"/>
    <w:rsid w:val="004C3FDF"/>
    <w:rsid w:val="004D229B"/>
    <w:rsid w:val="004D7BD1"/>
    <w:rsid w:val="004D7E6F"/>
    <w:rsid w:val="004E6D55"/>
    <w:rsid w:val="00515569"/>
    <w:rsid w:val="005375BB"/>
    <w:rsid w:val="0054410C"/>
    <w:rsid w:val="00551603"/>
    <w:rsid w:val="005619DA"/>
    <w:rsid w:val="005640C4"/>
    <w:rsid w:val="00564F81"/>
    <w:rsid w:val="005653BD"/>
    <w:rsid w:val="00577FCD"/>
    <w:rsid w:val="005900EF"/>
    <w:rsid w:val="00591C34"/>
    <w:rsid w:val="00594493"/>
    <w:rsid w:val="005B2D22"/>
    <w:rsid w:val="005B7EFF"/>
    <w:rsid w:val="005C1B3D"/>
    <w:rsid w:val="005C2942"/>
    <w:rsid w:val="005D1C1E"/>
    <w:rsid w:val="005E5E99"/>
    <w:rsid w:val="005F1836"/>
    <w:rsid w:val="006242D4"/>
    <w:rsid w:val="006266EF"/>
    <w:rsid w:val="006549CF"/>
    <w:rsid w:val="006563B0"/>
    <w:rsid w:val="006706AB"/>
    <w:rsid w:val="00671A89"/>
    <w:rsid w:val="00672358"/>
    <w:rsid w:val="00672FFE"/>
    <w:rsid w:val="00673868"/>
    <w:rsid w:val="006758D8"/>
    <w:rsid w:val="00682156"/>
    <w:rsid w:val="00682ECF"/>
    <w:rsid w:val="006A6993"/>
    <w:rsid w:val="006A6D40"/>
    <w:rsid w:val="006A70B0"/>
    <w:rsid w:val="006B20CF"/>
    <w:rsid w:val="006E1EE0"/>
    <w:rsid w:val="006F3057"/>
    <w:rsid w:val="00712097"/>
    <w:rsid w:val="00715653"/>
    <w:rsid w:val="00717DB4"/>
    <w:rsid w:val="00735525"/>
    <w:rsid w:val="00752898"/>
    <w:rsid w:val="00784A71"/>
    <w:rsid w:val="007863B9"/>
    <w:rsid w:val="00793874"/>
    <w:rsid w:val="00796BD0"/>
    <w:rsid w:val="007A37CD"/>
    <w:rsid w:val="007B330C"/>
    <w:rsid w:val="007C7D45"/>
    <w:rsid w:val="007D6BDA"/>
    <w:rsid w:val="00815506"/>
    <w:rsid w:val="008223C6"/>
    <w:rsid w:val="00825444"/>
    <w:rsid w:val="008312F1"/>
    <w:rsid w:val="00834F78"/>
    <w:rsid w:val="008577F8"/>
    <w:rsid w:val="008605D4"/>
    <w:rsid w:val="00862B22"/>
    <w:rsid w:val="00877C74"/>
    <w:rsid w:val="00881AF4"/>
    <w:rsid w:val="0089730C"/>
    <w:rsid w:val="008A35AB"/>
    <w:rsid w:val="008A3A39"/>
    <w:rsid w:val="008A61EE"/>
    <w:rsid w:val="008B3A68"/>
    <w:rsid w:val="008C59B8"/>
    <w:rsid w:val="008D12A3"/>
    <w:rsid w:val="008F1B01"/>
    <w:rsid w:val="008F4A19"/>
    <w:rsid w:val="008F6826"/>
    <w:rsid w:val="0091087C"/>
    <w:rsid w:val="00912745"/>
    <w:rsid w:val="00920979"/>
    <w:rsid w:val="00924A7B"/>
    <w:rsid w:val="009329D9"/>
    <w:rsid w:val="00934C7E"/>
    <w:rsid w:val="00942B1F"/>
    <w:rsid w:val="009515C4"/>
    <w:rsid w:val="00957AEA"/>
    <w:rsid w:val="009750AB"/>
    <w:rsid w:val="00975984"/>
    <w:rsid w:val="00983A54"/>
    <w:rsid w:val="009920F3"/>
    <w:rsid w:val="009B5E05"/>
    <w:rsid w:val="009C5122"/>
    <w:rsid w:val="009D1DCF"/>
    <w:rsid w:val="009D3BA4"/>
    <w:rsid w:val="009D6657"/>
    <w:rsid w:val="009E3C0F"/>
    <w:rsid w:val="009E620C"/>
    <w:rsid w:val="009F48DF"/>
    <w:rsid w:val="00A0261C"/>
    <w:rsid w:val="00A16FED"/>
    <w:rsid w:val="00A448EB"/>
    <w:rsid w:val="00A52686"/>
    <w:rsid w:val="00A52E4D"/>
    <w:rsid w:val="00A5444C"/>
    <w:rsid w:val="00A60858"/>
    <w:rsid w:val="00AB202B"/>
    <w:rsid w:val="00AB3581"/>
    <w:rsid w:val="00AB43E6"/>
    <w:rsid w:val="00AC0287"/>
    <w:rsid w:val="00AC670A"/>
    <w:rsid w:val="00AE208C"/>
    <w:rsid w:val="00AE4AC7"/>
    <w:rsid w:val="00AF6C39"/>
    <w:rsid w:val="00B05269"/>
    <w:rsid w:val="00B06A02"/>
    <w:rsid w:val="00B14A1E"/>
    <w:rsid w:val="00B44561"/>
    <w:rsid w:val="00B461DA"/>
    <w:rsid w:val="00B503CB"/>
    <w:rsid w:val="00B67428"/>
    <w:rsid w:val="00B7012A"/>
    <w:rsid w:val="00B73873"/>
    <w:rsid w:val="00B7658C"/>
    <w:rsid w:val="00B92BAD"/>
    <w:rsid w:val="00BA27E9"/>
    <w:rsid w:val="00BC1D37"/>
    <w:rsid w:val="00BC3351"/>
    <w:rsid w:val="00BD7093"/>
    <w:rsid w:val="00BD7F72"/>
    <w:rsid w:val="00BE13FC"/>
    <w:rsid w:val="00BF4CD4"/>
    <w:rsid w:val="00C144A9"/>
    <w:rsid w:val="00C20C2D"/>
    <w:rsid w:val="00C22265"/>
    <w:rsid w:val="00C37A49"/>
    <w:rsid w:val="00C40D65"/>
    <w:rsid w:val="00C459A3"/>
    <w:rsid w:val="00C45F86"/>
    <w:rsid w:val="00C57ADB"/>
    <w:rsid w:val="00C63664"/>
    <w:rsid w:val="00C64029"/>
    <w:rsid w:val="00C64538"/>
    <w:rsid w:val="00C73747"/>
    <w:rsid w:val="00C76FAA"/>
    <w:rsid w:val="00C83BE6"/>
    <w:rsid w:val="00C874FD"/>
    <w:rsid w:val="00C92FA1"/>
    <w:rsid w:val="00CA2C38"/>
    <w:rsid w:val="00CA56D9"/>
    <w:rsid w:val="00CC3B7B"/>
    <w:rsid w:val="00CF67E7"/>
    <w:rsid w:val="00CF7FB1"/>
    <w:rsid w:val="00D152E7"/>
    <w:rsid w:val="00D20117"/>
    <w:rsid w:val="00D22DEF"/>
    <w:rsid w:val="00D25B40"/>
    <w:rsid w:val="00D25E2A"/>
    <w:rsid w:val="00D260DA"/>
    <w:rsid w:val="00D347B5"/>
    <w:rsid w:val="00D54B6A"/>
    <w:rsid w:val="00D87B63"/>
    <w:rsid w:val="00DB58D0"/>
    <w:rsid w:val="00DC1328"/>
    <w:rsid w:val="00DC1FA5"/>
    <w:rsid w:val="00DC70D2"/>
    <w:rsid w:val="00DE0953"/>
    <w:rsid w:val="00E03820"/>
    <w:rsid w:val="00E03BD9"/>
    <w:rsid w:val="00E04858"/>
    <w:rsid w:val="00E12CCB"/>
    <w:rsid w:val="00E27AD9"/>
    <w:rsid w:val="00E30C1A"/>
    <w:rsid w:val="00E43BC7"/>
    <w:rsid w:val="00E451B5"/>
    <w:rsid w:val="00E45C10"/>
    <w:rsid w:val="00E50541"/>
    <w:rsid w:val="00E6270F"/>
    <w:rsid w:val="00E86B1C"/>
    <w:rsid w:val="00E90C0E"/>
    <w:rsid w:val="00E9697A"/>
    <w:rsid w:val="00EA0DF3"/>
    <w:rsid w:val="00EA301D"/>
    <w:rsid w:val="00EC1047"/>
    <w:rsid w:val="00EE0090"/>
    <w:rsid w:val="00EF7A28"/>
    <w:rsid w:val="00F3266D"/>
    <w:rsid w:val="00F530FE"/>
    <w:rsid w:val="00F63DE1"/>
    <w:rsid w:val="00F65D00"/>
    <w:rsid w:val="00F6681B"/>
    <w:rsid w:val="00F8665B"/>
    <w:rsid w:val="00F86AAF"/>
    <w:rsid w:val="00F9141F"/>
    <w:rsid w:val="00F93790"/>
    <w:rsid w:val="00FB6D60"/>
    <w:rsid w:val="00FC362F"/>
    <w:rsid w:val="00FD6C1C"/>
    <w:rsid w:val="00FF67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25507D"/>
  <w15:docId w15:val="{FAD018EE-5862-4796-BFCE-644AEFCAE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43BC7"/>
    <w:pPr>
      <w:ind w:firstLine="567"/>
      <w:jc w:val="both"/>
    </w:pPr>
  </w:style>
  <w:style w:type="paragraph" w:styleId="Nadpis1">
    <w:name w:val="heading 1"/>
    <w:basedOn w:val="Normln"/>
    <w:next w:val="Normln"/>
    <w:link w:val="Nadpis1Char"/>
    <w:uiPriority w:val="9"/>
    <w:qFormat/>
    <w:rsid w:val="00D87B63"/>
    <w:pPr>
      <w:keepNext/>
      <w:keepLines/>
      <w:numPr>
        <w:numId w:val="1"/>
      </w:numPr>
      <w:spacing w:before="240" w:after="0"/>
      <w:ind w:left="431" w:hanging="431"/>
      <w:outlineLvl w:val="0"/>
    </w:pPr>
    <w:rPr>
      <w:rFonts w:asciiTheme="majorHAnsi" w:eastAsiaTheme="majorEastAsia" w:hAnsiTheme="majorHAnsi" w:cstheme="majorBidi"/>
      <w:b/>
      <w:bCs/>
      <w:caps/>
      <w:color w:val="365F91" w:themeColor="accent1" w:themeShade="BF"/>
      <w:sz w:val="28"/>
      <w:szCs w:val="28"/>
    </w:rPr>
  </w:style>
  <w:style w:type="paragraph" w:styleId="Nadpis2">
    <w:name w:val="heading 2"/>
    <w:basedOn w:val="Normln"/>
    <w:next w:val="Normln"/>
    <w:link w:val="Nadpis2Char"/>
    <w:uiPriority w:val="9"/>
    <w:unhideWhenUsed/>
    <w:qFormat/>
    <w:rsid w:val="006242D4"/>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6242D4"/>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6242D4"/>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6242D4"/>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6242D4"/>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6242D4"/>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6242D4"/>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6242D4"/>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40043F"/>
    <w:pPr>
      <w:tabs>
        <w:tab w:val="center" w:pos="4536"/>
        <w:tab w:val="right" w:pos="9072"/>
      </w:tabs>
      <w:spacing w:after="0" w:line="240" w:lineRule="auto"/>
      <w:ind w:firstLine="0"/>
    </w:pPr>
  </w:style>
  <w:style w:type="character" w:customStyle="1" w:styleId="ZhlavChar">
    <w:name w:val="Záhlaví Char"/>
    <w:basedOn w:val="Standardnpsmoodstavce"/>
    <w:link w:val="Zhlav"/>
    <w:uiPriority w:val="99"/>
    <w:rsid w:val="0040043F"/>
  </w:style>
  <w:style w:type="paragraph" w:styleId="Zpat">
    <w:name w:val="footer"/>
    <w:basedOn w:val="Normln"/>
    <w:link w:val="ZpatChar"/>
    <w:uiPriority w:val="99"/>
    <w:unhideWhenUsed/>
    <w:rsid w:val="0040043F"/>
    <w:pPr>
      <w:tabs>
        <w:tab w:val="center" w:pos="4536"/>
        <w:tab w:val="right" w:pos="9072"/>
      </w:tabs>
      <w:spacing w:after="0" w:line="240" w:lineRule="auto"/>
      <w:ind w:firstLine="0"/>
    </w:pPr>
  </w:style>
  <w:style w:type="character" w:customStyle="1" w:styleId="ZpatChar">
    <w:name w:val="Zápatí Char"/>
    <w:basedOn w:val="Standardnpsmoodstavce"/>
    <w:link w:val="Zpat"/>
    <w:uiPriority w:val="99"/>
    <w:rsid w:val="0040043F"/>
  </w:style>
  <w:style w:type="character" w:customStyle="1" w:styleId="Nadpis1Char">
    <w:name w:val="Nadpis 1 Char"/>
    <w:basedOn w:val="Standardnpsmoodstavce"/>
    <w:link w:val="Nadpis1"/>
    <w:uiPriority w:val="9"/>
    <w:rsid w:val="00D87B63"/>
    <w:rPr>
      <w:rFonts w:asciiTheme="majorHAnsi" w:eastAsiaTheme="majorEastAsia" w:hAnsiTheme="majorHAnsi" w:cstheme="majorBidi"/>
      <w:b/>
      <w:bCs/>
      <w:caps/>
      <w:color w:val="365F91" w:themeColor="accent1" w:themeShade="BF"/>
      <w:sz w:val="28"/>
      <w:szCs w:val="28"/>
    </w:rPr>
  </w:style>
  <w:style w:type="character" w:customStyle="1" w:styleId="Nadpis2Char">
    <w:name w:val="Nadpis 2 Char"/>
    <w:basedOn w:val="Standardnpsmoodstavce"/>
    <w:link w:val="Nadpis2"/>
    <w:uiPriority w:val="9"/>
    <w:rsid w:val="006242D4"/>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6242D4"/>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semiHidden/>
    <w:rsid w:val="006242D4"/>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6242D4"/>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6242D4"/>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6242D4"/>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6242D4"/>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6242D4"/>
    <w:rPr>
      <w:rFonts w:asciiTheme="majorHAnsi" w:eastAsiaTheme="majorEastAsia" w:hAnsiTheme="majorHAnsi" w:cstheme="majorBidi"/>
      <w:i/>
      <w:iCs/>
      <w:color w:val="404040" w:themeColor="text1" w:themeTint="BF"/>
      <w:sz w:val="20"/>
      <w:szCs w:val="20"/>
    </w:rPr>
  </w:style>
  <w:style w:type="character" w:styleId="Siln">
    <w:name w:val="Strong"/>
    <w:basedOn w:val="Standardnpsmoodstavce"/>
    <w:uiPriority w:val="22"/>
    <w:qFormat/>
    <w:rsid w:val="007C7D45"/>
    <w:rPr>
      <w:b/>
      <w:bCs/>
    </w:rPr>
  </w:style>
  <w:style w:type="paragraph" w:customStyle="1" w:styleId="Atmotext">
    <w:name w:val="Atmo text"/>
    <w:basedOn w:val="Normln"/>
    <w:next w:val="Normln"/>
    <w:qFormat/>
    <w:rsid w:val="00E451B5"/>
    <w:pPr>
      <w:pBdr>
        <w:top w:val="dotted" w:sz="4" w:space="5" w:color="auto" w:shadow="1"/>
        <w:left w:val="dotted" w:sz="4" w:space="5" w:color="auto" w:shadow="1"/>
        <w:bottom w:val="dotted" w:sz="4" w:space="5" w:color="auto" w:shadow="1"/>
        <w:right w:val="dotted" w:sz="4" w:space="5" w:color="auto" w:shadow="1"/>
      </w:pBdr>
      <w:spacing w:line="240" w:lineRule="auto"/>
      <w:ind w:left="284" w:right="284" w:firstLine="0"/>
    </w:pPr>
    <w:rPr>
      <w:i/>
    </w:rPr>
  </w:style>
  <w:style w:type="paragraph" w:customStyle="1" w:styleId="Velmidulezite">
    <w:name w:val="Velmi dulezite"/>
    <w:basedOn w:val="Normln"/>
    <w:next w:val="Normln"/>
    <w:qFormat/>
    <w:rsid w:val="00E451B5"/>
    <w:pPr>
      <w:pBdr>
        <w:left w:val="double" w:sz="4" w:space="5" w:color="FF0000"/>
      </w:pBdr>
      <w:spacing w:before="120" w:after="120" w:line="240" w:lineRule="auto"/>
      <w:ind w:left="284" w:right="284" w:firstLine="0"/>
    </w:pPr>
    <w:rPr>
      <w:color w:val="FF0000"/>
    </w:rPr>
  </w:style>
  <w:style w:type="paragraph" w:customStyle="1" w:styleId="Sekce">
    <w:name w:val="Sekce"/>
    <w:basedOn w:val="Normln"/>
    <w:next w:val="Normln"/>
    <w:qFormat/>
    <w:rsid w:val="00D87B63"/>
    <w:pPr>
      <w:spacing w:before="120" w:after="0"/>
      <w:ind w:firstLine="0"/>
    </w:pPr>
    <w:rPr>
      <w:b/>
      <w:caps/>
      <w:u w:val="single"/>
    </w:rPr>
  </w:style>
  <w:style w:type="character" w:styleId="Zdraznn">
    <w:name w:val="Emphasis"/>
    <w:basedOn w:val="Standardnpsmoodstavce"/>
    <w:uiPriority w:val="20"/>
    <w:qFormat/>
    <w:rsid w:val="00E43BC7"/>
    <w:rPr>
      <w:i/>
      <w:iCs/>
    </w:rPr>
  </w:style>
  <w:style w:type="paragraph" w:styleId="Odstavecseseznamem">
    <w:name w:val="List Paragraph"/>
    <w:basedOn w:val="Normln"/>
    <w:uiPriority w:val="34"/>
    <w:qFormat/>
    <w:rsid w:val="004D229B"/>
    <w:pPr>
      <w:ind w:firstLine="0"/>
      <w:contextualSpacing/>
    </w:pPr>
  </w:style>
  <w:style w:type="paragraph" w:customStyle="1" w:styleId="Staty">
    <w:name w:val="Staty"/>
    <w:basedOn w:val="Normln"/>
    <w:qFormat/>
    <w:rsid w:val="00AF6C39"/>
    <w:pPr>
      <w:spacing w:line="240" w:lineRule="auto"/>
      <w:ind w:left="113" w:firstLine="0"/>
      <w:contextualSpacing/>
    </w:pPr>
    <w:rPr>
      <w:rFonts w:ascii="Courier New" w:hAnsi="Courier New"/>
    </w:rPr>
  </w:style>
  <w:style w:type="paragraph" w:styleId="Textbubliny">
    <w:name w:val="Balloon Text"/>
    <w:basedOn w:val="Normln"/>
    <w:link w:val="TextbublinyChar"/>
    <w:uiPriority w:val="99"/>
    <w:semiHidden/>
    <w:unhideWhenUsed/>
    <w:rsid w:val="00672FFE"/>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72FFE"/>
    <w:rPr>
      <w:rFonts w:ascii="Tahoma" w:hAnsi="Tahoma" w:cs="Tahoma"/>
      <w:sz w:val="16"/>
      <w:szCs w:val="16"/>
    </w:rPr>
  </w:style>
  <w:style w:type="table" w:styleId="Mkatabulky">
    <w:name w:val="Table Grid"/>
    <w:basedOn w:val="Normlntabulka"/>
    <w:uiPriority w:val="59"/>
    <w:rsid w:val="008A35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stredbezodsazeni">
    <w:name w:val="Na stred bez odsazeni"/>
    <w:basedOn w:val="Normln"/>
    <w:rsid w:val="004C3FDF"/>
    <w:pPr>
      <w:ind w:firstLine="0"/>
      <w:jc w:val="center"/>
    </w:pPr>
    <w:rPr>
      <w:rFonts w:eastAsia="Times New Roman" w:cs="Times New Roman"/>
      <w:szCs w:val="20"/>
    </w:rPr>
  </w:style>
  <w:style w:type="paragraph" w:customStyle="1" w:styleId="Tabulka">
    <w:name w:val="Tabulka"/>
    <w:basedOn w:val="Normln"/>
    <w:rsid w:val="0045365D"/>
    <w:pPr>
      <w:spacing w:after="0" w:line="240" w:lineRule="auto"/>
      <w:ind w:firstLine="0"/>
    </w:pPr>
    <w:rPr>
      <w:rFonts w:eastAsia="Times New Roman" w:cs="Times New Roman"/>
      <w:szCs w:val="20"/>
    </w:rPr>
  </w:style>
  <w:style w:type="paragraph" w:styleId="Nzev">
    <w:name w:val="Title"/>
    <w:basedOn w:val="Normln"/>
    <w:next w:val="Normln"/>
    <w:link w:val="NzevChar"/>
    <w:uiPriority w:val="10"/>
    <w:qFormat/>
    <w:rsid w:val="004A072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4A0723"/>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RD\MDrD%20Template.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84290F-38B0-42D4-AB20-521FA3B24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MDrD Template</Template>
  <TotalTime>0</TotalTime>
  <Pages>1</Pages>
  <Words>5334</Words>
  <Characters>31476</Characters>
  <Application>Microsoft Office Word</Application>
  <DocSecurity>0</DocSecurity>
  <Lines>262</Lines>
  <Paragraphs>73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Uživatel systému Windows</dc:creator>
  <cp:lastModifiedBy>Vaclav Krapacek</cp:lastModifiedBy>
  <cp:revision>86</cp:revision>
  <cp:lastPrinted>2023-07-28T13:32:00Z</cp:lastPrinted>
  <dcterms:created xsi:type="dcterms:W3CDTF">2021-10-19T20:08:00Z</dcterms:created>
  <dcterms:modified xsi:type="dcterms:W3CDTF">2023-07-28T13:32:00Z</dcterms:modified>
</cp:coreProperties>
</file>